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71AD7" w14:textId="77777777" w:rsidR="00A23C2D" w:rsidRDefault="00997F14" w:rsidP="00A23C2D">
      <w:pPr>
        <w:spacing w:line="240" w:lineRule="auto"/>
        <w:jc w:val="right"/>
        <w:rPr>
          <w:rFonts w:ascii="Corbel" w:hAnsi="Corbel"/>
          <w:bCs/>
          <w:i/>
        </w:rPr>
      </w:pPr>
      <w:r w:rsidRPr="00120D9A">
        <w:rPr>
          <w:rFonts w:ascii="Times New Roman" w:hAnsi="Times New Roman"/>
          <w:b/>
          <w:bCs/>
        </w:rPr>
        <w:t xml:space="preserve">   </w:t>
      </w:r>
      <w:r w:rsidR="00CD6897" w:rsidRPr="00120D9A">
        <w:rPr>
          <w:rFonts w:ascii="Times New Roman" w:hAnsi="Times New Roman"/>
          <w:b/>
          <w:bCs/>
        </w:rPr>
        <w:tab/>
      </w:r>
      <w:r w:rsidR="00CD6897" w:rsidRPr="00120D9A">
        <w:rPr>
          <w:rFonts w:ascii="Times New Roman" w:hAnsi="Times New Roman"/>
          <w:b/>
          <w:bCs/>
        </w:rPr>
        <w:tab/>
      </w:r>
      <w:r w:rsidR="00CD6897" w:rsidRPr="00120D9A">
        <w:rPr>
          <w:rFonts w:ascii="Times New Roman" w:hAnsi="Times New Roman"/>
          <w:b/>
          <w:bCs/>
        </w:rPr>
        <w:tab/>
      </w:r>
      <w:r w:rsidR="00CD6897" w:rsidRPr="00120D9A">
        <w:rPr>
          <w:rFonts w:ascii="Times New Roman" w:hAnsi="Times New Roman"/>
          <w:b/>
          <w:bCs/>
        </w:rPr>
        <w:tab/>
      </w:r>
      <w:r w:rsidR="00CD6897" w:rsidRPr="00120D9A">
        <w:rPr>
          <w:rFonts w:ascii="Times New Roman" w:hAnsi="Times New Roman"/>
          <w:b/>
          <w:bCs/>
        </w:rPr>
        <w:tab/>
      </w:r>
      <w:r w:rsidR="00CD6897" w:rsidRPr="00120D9A">
        <w:rPr>
          <w:rFonts w:ascii="Times New Roman" w:hAnsi="Times New Roman"/>
          <w:b/>
          <w:bCs/>
        </w:rPr>
        <w:tab/>
      </w:r>
      <w:bookmarkStart w:id="0" w:name="_Hlk90543968"/>
      <w:r w:rsidR="00A23C2D" w:rsidRPr="0043782E">
        <w:rPr>
          <w:rFonts w:ascii="Corbel" w:hAnsi="Corbel"/>
          <w:bCs/>
          <w:i/>
        </w:rPr>
        <w:t xml:space="preserve">Załącznik nr 1.5 do Zarządzenia Rektora UR  nr </w:t>
      </w:r>
      <w:r w:rsidR="00A23C2D">
        <w:rPr>
          <w:rFonts w:ascii="Corbel" w:hAnsi="Corbel"/>
          <w:bCs/>
          <w:i/>
        </w:rPr>
        <w:t>7/2023</w:t>
      </w:r>
    </w:p>
    <w:p w14:paraId="413D952E" w14:textId="77777777" w:rsidR="00A23C2D" w:rsidRPr="009C54AE" w:rsidRDefault="00A23C2D" w:rsidP="00A23C2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290CED7" w14:textId="77777777" w:rsidR="00A23C2D" w:rsidRPr="009C54AE" w:rsidRDefault="00A23C2D" w:rsidP="00A23C2D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7D897345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Pr="7D897345">
        <w:rPr>
          <w:rFonts w:ascii="Corbel" w:hAnsi="Corbel"/>
          <w:smallCaps/>
          <w:sz w:val="24"/>
          <w:szCs w:val="24"/>
        </w:rPr>
        <w:t>2023</w:t>
      </w:r>
      <w:r>
        <w:rPr>
          <w:rFonts w:ascii="Corbel" w:hAnsi="Corbel"/>
          <w:smallCaps/>
          <w:sz w:val="24"/>
          <w:szCs w:val="24"/>
        </w:rPr>
        <w:t>/</w:t>
      </w:r>
      <w:r w:rsidRPr="7D897345">
        <w:rPr>
          <w:rFonts w:ascii="Corbel" w:hAnsi="Corbel"/>
          <w:smallCaps/>
          <w:sz w:val="24"/>
          <w:szCs w:val="24"/>
        </w:rPr>
        <w:t>2024</w:t>
      </w:r>
      <w:r>
        <w:rPr>
          <w:rFonts w:ascii="Corbel" w:hAnsi="Corbel"/>
          <w:smallCaps/>
          <w:sz w:val="24"/>
          <w:szCs w:val="24"/>
        </w:rPr>
        <w:t xml:space="preserve"> - </w:t>
      </w:r>
      <w:r w:rsidRPr="7D897345">
        <w:rPr>
          <w:rFonts w:ascii="Corbel" w:hAnsi="Corbel"/>
          <w:smallCaps/>
          <w:sz w:val="24"/>
          <w:szCs w:val="24"/>
        </w:rPr>
        <w:t xml:space="preserve">2025 </w:t>
      </w:r>
      <w:r>
        <w:rPr>
          <w:rFonts w:ascii="Corbel" w:hAnsi="Corbel"/>
          <w:smallCaps/>
          <w:sz w:val="24"/>
          <w:szCs w:val="24"/>
        </w:rPr>
        <w:t>/2026</w:t>
      </w:r>
    </w:p>
    <w:p w14:paraId="385BF2BC" w14:textId="77777777" w:rsidR="00A23C2D" w:rsidRDefault="00A23C2D" w:rsidP="00A23C2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3A7BEE0A" w14:textId="77777777" w:rsidR="00A23C2D" w:rsidRDefault="00A23C2D" w:rsidP="00A23C2D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</w:p>
    <w:p w14:paraId="3F67C402" w14:textId="77777777" w:rsidR="00A23C2D" w:rsidRPr="00EA4832" w:rsidRDefault="00A23C2D" w:rsidP="00A23C2D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2024/2025</w:t>
      </w:r>
    </w:p>
    <w:bookmarkEnd w:id="0"/>
    <w:p w14:paraId="439204FC" w14:textId="77777777" w:rsidR="0085747A" w:rsidRPr="00120D9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3D60EEA" w14:textId="77777777" w:rsidR="0085747A" w:rsidRPr="00120D9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20D9A">
        <w:rPr>
          <w:rFonts w:ascii="Corbel" w:hAnsi="Corbel"/>
          <w:szCs w:val="24"/>
        </w:rPr>
        <w:t xml:space="preserve">1. </w:t>
      </w:r>
      <w:r w:rsidR="0085747A" w:rsidRPr="00120D9A">
        <w:rPr>
          <w:rFonts w:ascii="Corbel" w:hAnsi="Corbel"/>
          <w:szCs w:val="24"/>
        </w:rPr>
        <w:t xml:space="preserve">Podstawowe </w:t>
      </w:r>
      <w:r w:rsidR="00445970" w:rsidRPr="00120D9A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20D9A" w:rsidRPr="00120D9A" w14:paraId="42B393D8" w14:textId="77777777" w:rsidTr="47401615">
        <w:tc>
          <w:tcPr>
            <w:tcW w:w="2694" w:type="dxa"/>
            <w:vAlign w:val="center"/>
          </w:tcPr>
          <w:p w14:paraId="5606F8E7" w14:textId="77777777" w:rsidR="0085747A" w:rsidRPr="00120D9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487A436" w14:textId="7BA7AB45" w:rsidR="0085747A" w:rsidRPr="00120D9A" w:rsidRDefault="00F8578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color w:val="auto"/>
                <w:sz w:val="24"/>
                <w:szCs w:val="24"/>
              </w:rPr>
            </w:pPr>
            <w:r w:rsidRPr="00120D9A">
              <w:rPr>
                <w:rFonts w:ascii="Corbel" w:hAnsi="Corbel"/>
                <w:bCs/>
                <w:color w:val="auto"/>
                <w:sz w:val="24"/>
                <w:szCs w:val="24"/>
              </w:rPr>
              <w:t>Prawo własności intelektualnej</w:t>
            </w:r>
          </w:p>
        </w:tc>
      </w:tr>
      <w:tr w:rsidR="00120D9A" w:rsidRPr="00120D9A" w14:paraId="589D65E4" w14:textId="77777777" w:rsidTr="47401615">
        <w:tc>
          <w:tcPr>
            <w:tcW w:w="2694" w:type="dxa"/>
            <w:vAlign w:val="center"/>
          </w:tcPr>
          <w:p w14:paraId="7E3B9257" w14:textId="77777777" w:rsidR="0085747A" w:rsidRPr="00120D9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120D9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E6A21BE" w14:textId="0F63221E" w:rsidR="0085747A" w:rsidRPr="00120D9A" w:rsidRDefault="005C19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20D9A">
              <w:rPr>
                <w:rFonts w:ascii="Corbel" w:hAnsi="Corbel"/>
                <w:b w:val="0"/>
                <w:color w:val="auto"/>
                <w:sz w:val="24"/>
                <w:szCs w:val="24"/>
              </w:rPr>
              <w:t>ASO 20</w:t>
            </w:r>
          </w:p>
        </w:tc>
      </w:tr>
      <w:tr w:rsidR="00120D9A" w:rsidRPr="00120D9A" w14:paraId="706F8E87" w14:textId="77777777" w:rsidTr="47401615">
        <w:tc>
          <w:tcPr>
            <w:tcW w:w="2694" w:type="dxa"/>
            <w:vAlign w:val="center"/>
          </w:tcPr>
          <w:p w14:paraId="295ABCF0" w14:textId="77777777" w:rsidR="0085747A" w:rsidRPr="00120D9A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120D9A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90F0640" w14:textId="75F9E3E7" w:rsidR="0085747A" w:rsidRPr="00120D9A" w:rsidRDefault="00A65E7B" w:rsidP="474016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47401615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  <w:r w:rsidR="008B5981" w:rsidRPr="47401615">
              <w:rPr>
                <w:rFonts w:ascii="Corbel" w:hAnsi="Corbel"/>
                <w:b w:val="0"/>
                <w:color w:val="auto"/>
                <w:sz w:val="24"/>
                <w:szCs w:val="24"/>
              </w:rPr>
              <w:t>,</w:t>
            </w:r>
            <w:r w:rsidRPr="4740161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="00120D9A" w:rsidRPr="00120D9A" w14:paraId="17BBF21D" w14:textId="77777777" w:rsidTr="47401615">
        <w:tc>
          <w:tcPr>
            <w:tcW w:w="2694" w:type="dxa"/>
            <w:vAlign w:val="center"/>
          </w:tcPr>
          <w:p w14:paraId="02BBC39D" w14:textId="77777777" w:rsidR="0085747A" w:rsidRPr="00120D9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84C072B" w14:textId="24FDA844" w:rsidR="0085747A" w:rsidRPr="00120D9A" w:rsidRDefault="2DE1E067" w:rsidP="474016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4740161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Instytut Nauk Prawnych </w:t>
            </w:r>
            <w:r w:rsidR="00A65E7B" w:rsidRPr="4740161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Zakład Prawa Cywilnego i Handlowego </w:t>
            </w:r>
          </w:p>
        </w:tc>
      </w:tr>
      <w:tr w:rsidR="00120D9A" w:rsidRPr="00120D9A" w14:paraId="455D9D0D" w14:textId="77777777" w:rsidTr="47401615">
        <w:tc>
          <w:tcPr>
            <w:tcW w:w="2694" w:type="dxa"/>
            <w:vAlign w:val="center"/>
          </w:tcPr>
          <w:p w14:paraId="204405E6" w14:textId="77777777" w:rsidR="0085747A" w:rsidRPr="00120D9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CA30758" w14:textId="0D8E25FA" w:rsidR="0085747A" w:rsidRPr="00120D9A" w:rsidRDefault="00AF5A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20D9A"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Administracja</w:t>
            </w:r>
          </w:p>
        </w:tc>
      </w:tr>
      <w:tr w:rsidR="00120D9A" w:rsidRPr="00120D9A" w14:paraId="00F0BBD8" w14:textId="77777777" w:rsidTr="47401615">
        <w:tc>
          <w:tcPr>
            <w:tcW w:w="2694" w:type="dxa"/>
            <w:vAlign w:val="center"/>
          </w:tcPr>
          <w:p w14:paraId="335ECCB9" w14:textId="77777777" w:rsidR="0085747A" w:rsidRPr="00120D9A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6E0963E" w14:textId="0E3E4282" w:rsidR="0085747A" w:rsidRPr="00120D9A" w:rsidRDefault="00AF5A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20D9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 Stopnia </w:t>
            </w:r>
          </w:p>
        </w:tc>
      </w:tr>
      <w:tr w:rsidR="00120D9A" w:rsidRPr="00120D9A" w14:paraId="69BA9FDB" w14:textId="77777777" w:rsidTr="47401615">
        <w:tc>
          <w:tcPr>
            <w:tcW w:w="2694" w:type="dxa"/>
            <w:vAlign w:val="center"/>
          </w:tcPr>
          <w:p w14:paraId="2E62EF7D" w14:textId="77777777" w:rsidR="0085747A" w:rsidRPr="00120D9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48A53B9" w14:textId="28F948ED" w:rsidR="0085747A" w:rsidRPr="00120D9A" w:rsidRDefault="00AF5A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20D9A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120D9A" w:rsidRPr="00120D9A" w14:paraId="6F622EE7" w14:textId="77777777" w:rsidTr="47401615">
        <w:tc>
          <w:tcPr>
            <w:tcW w:w="2694" w:type="dxa"/>
            <w:vAlign w:val="center"/>
          </w:tcPr>
          <w:p w14:paraId="37938D3B" w14:textId="77777777" w:rsidR="0085747A" w:rsidRPr="00120D9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29DEB8C" w14:textId="6E07870B" w:rsidR="0085747A" w:rsidRPr="00120D9A" w:rsidRDefault="00AF5A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20D9A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Stacjonarny</w:t>
            </w:r>
          </w:p>
        </w:tc>
      </w:tr>
      <w:tr w:rsidR="00120D9A" w:rsidRPr="00120D9A" w14:paraId="68F6C8DC" w14:textId="77777777" w:rsidTr="47401615">
        <w:tc>
          <w:tcPr>
            <w:tcW w:w="2694" w:type="dxa"/>
            <w:vAlign w:val="center"/>
          </w:tcPr>
          <w:p w14:paraId="24AE33FA" w14:textId="77777777" w:rsidR="0085747A" w:rsidRPr="00120D9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120D9A">
              <w:rPr>
                <w:rFonts w:ascii="Corbel" w:hAnsi="Corbel"/>
                <w:sz w:val="24"/>
                <w:szCs w:val="24"/>
              </w:rPr>
              <w:t>/y</w:t>
            </w:r>
            <w:r w:rsidRPr="00120D9A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A0CD290" w14:textId="3B9785AC" w:rsidR="0085747A" w:rsidRPr="00120D9A" w:rsidRDefault="005C19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20D9A">
              <w:rPr>
                <w:rFonts w:ascii="Corbel" w:hAnsi="Corbel"/>
                <w:b w:val="0"/>
                <w:color w:val="auto"/>
                <w:sz w:val="24"/>
                <w:szCs w:val="24"/>
              </w:rPr>
              <w:t>Rok II, Semestr IV</w:t>
            </w:r>
          </w:p>
        </w:tc>
      </w:tr>
      <w:tr w:rsidR="00120D9A" w:rsidRPr="00120D9A" w14:paraId="1E7C2995" w14:textId="77777777" w:rsidTr="47401615">
        <w:tc>
          <w:tcPr>
            <w:tcW w:w="2694" w:type="dxa"/>
            <w:vAlign w:val="center"/>
          </w:tcPr>
          <w:p w14:paraId="5E848500" w14:textId="77777777" w:rsidR="0085747A" w:rsidRPr="00120D9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CEF2C1E" w14:textId="354015B5" w:rsidR="0085747A" w:rsidRPr="00120D9A" w:rsidRDefault="00BE73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Kierunkowy </w:t>
            </w:r>
            <w:bookmarkStart w:id="1" w:name="_GoBack"/>
            <w:bookmarkEnd w:id="1"/>
          </w:p>
        </w:tc>
      </w:tr>
      <w:tr w:rsidR="00120D9A" w:rsidRPr="00120D9A" w14:paraId="58E1167F" w14:textId="77777777" w:rsidTr="47401615">
        <w:tc>
          <w:tcPr>
            <w:tcW w:w="2694" w:type="dxa"/>
            <w:vAlign w:val="center"/>
          </w:tcPr>
          <w:p w14:paraId="1C53F2D4" w14:textId="77777777" w:rsidR="00923D7D" w:rsidRPr="00120D9A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B975D3F" w14:textId="130F8CBD" w:rsidR="00923D7D" w:rsidRPr="00120D9A" w:rsidRDefault="005C19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20D9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Polski </w:t>
            </w:r>
          </w:p>
        </w:tc>
      </w:tr>
      <w:tr w:rsidR="00120D9A" w:rsidRPr="00120D9A" w14:paraId="5E5185BC" w14:textId="77777777" w:rsidTr="47401615">
        <w:tc>
          <w:tcPr>
            <w:tcW w:w="2694" w:type="dxa"/>
            <w:vAlign w:val="center"/>
          </w:tcPr>
          <w:p w14:paraId="4E28F375" w14:textId="77777777" w:rsidR="0085747A" w:rsidRPr="00120D9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410A9DF" w14:textId="315E1E7E" w:rsidR="0085747A" w:rsidRPr="00A23C2D" w:rsidRDefault="005C19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23C2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</w:t>
            </w:r>
            <w:r w:rsidR="003A1584" w:rsidRPr="00A23C2D">
              <w:rPr>
                <w:rFonts w:ascii="Corbel" w:hAnsi="Corbel"/>
                <w:b w:val="0"/>
                <w:color w:val="auto"/>
                <w:sz w:val="24"/>
                <w:szCs w:val="24"/>
              </w:rPr>
              <w:t>Aneta Arkuszewska</w:t>
            </w:r>
            <w:r w:rsidRPr="00A23C2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  <w:r w:rsidR="003A1584" w:rsidRPr="00A23C2D"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Pr="00A23C2D">
              <w:rPr>
                <w:rFonts w:ascii="Corbel" w:hAnsi="Corbel"/>
                <w:b w:val="0"/>
                <w:color w:val="auto"/>
                <w:sz w:val="24"/>
                <w:szCs w:val="24"/>
              </w:rPr>
              <w:t>rof. UR</w:t>
            </w:r>
          </w:p>
        </w:tc>
      </w:tr>
      <w:tr w:rsidR="003A1584" w:rsidRPr="00120D9A" w14:paraId="7B76DB32" w14:textId="77777777" w:rsidTr="47401615">
        <w:tc>
          <w:tcPr>
            <w:tcW w:w="2694" w:type="dxa"/>
            <w:vAlign w:val="center"/>
          </w:tcPr>
          <w:p w14:paraId="78846033" w14:textId="77777777" w:rsidR="003A1584" w:rsidRPr="00120D9A" w:rsidRDefault="003A1584" w:rsidP="003A15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96B7BBE" w14:textId="39442721" w:rsidR="003A1584" w:rsidRPr="00120D9A" w:rsidRDefault="003A1584" w:rsidP="003A15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23C2D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Aneta Arkuszewska, prof. UR</w:t>
            </w:r>
          </w:p>
        </w:tc>
      </w:tr>
    </w:tbl>
    <w:p w14:paraId="19C40FB1" w14:textId="77777777" w:rsidR="0085747A" w:rsidRPr="00120D9A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120D9A">
        <w:rPr>
          <w:rFonts w:ascii="Corbel" w:hAnsi="Corbel"/>
          <w:sz w:val="24"/>
          <w:szCs w:val="24"/>
        </w:rPr>
        <w:t xml:space="preserve">* </w:t>
      </w:r>
      <w:r w:rsidRPr="00120D9A">
        <w:rPr>
          <w:rFonts w:ascii="Corbel" w:hAnsi="Corbel"/>
          <w:i/>
          <w:sz w:val="24"/>
          <w:szCs w:val="24"/>
        </w:rPr>
        <w:t>-</w:t>
      </w:r>
      <w:r w:rsidR="00B90885" w:rsidRPr="00120D9A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120D9A">
        <w:rPr>
          <w:rFonts w:ascii="Corbel" w:hAnsi="Corbel"/>
          <w:b w:val="0"/>
          <w:sz w:val="24"/>
          <w:szCs w:val="24"/>
        </w:rPr>
        <w:t>e,</w:t>
      </w:r>
      <w:r w:rsidRPr="00120D9A">
        <w:rPr>
          <w:rFonts w:ascii="Corbel" w:hAnsi="Corbel"/>
          <w:i/>
          <w:sz w:val="24"/>
          <w:szCs w:val="24"/>
        </w:rPr>
        <w:t xml:space="preserve"> </w:t>
      </w:r>
      <w:r w:rsidRPr="00120D9A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120D9A">
        <w:rPr>
          <w:rFonts w:ascii="Corbel" w:hAnsi="Corbel"/>
          <w:b w:val="0"/>
          <w:i/>
          <w:sz w:val="24"/>
          <w:szCs w:val="24"/>
        </w:rPr>
        <w:t>w Jednostce</w:t>
      </w:r>
    </w:p>
    <w:p w14:paraId="119ABCF7" w14:textId="77777777" w:rsidR="00923D7D" w:rsidRPr="00120D9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8500407" w14:textId="77777777" w:rsidR="0085747A" w:rsidRPr="00120D9A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120D9A">
        <w:rPr>
          <w:rFonts w:ascii="Corbel" w:hAnsi="Corbel"/>
          <w:sz w:val="24"/>
          <w:szCs w:val="24"/>
        </w:rPr>
        <w:t>1.</w:t>
      </w:r>
      <w:r w:rsidR="00E22FBC" w:rsidRPr="00120D9A">
        <w:rPr>
          <w:rFonts w:ascii="Corbel" w:hAnsi="Corbel"/>
          <w:sz w:val="24"/>
          <w:szCs w:val="24"/>
        </w:rPr>
        <w:t>1</w:t>
      </w:r>
      <w:r w:rsidRPr="00120D9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0B77881" w14:textId="77777777" w:rsidR="00923D7D" w:rsidRPr="00120D9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852"/>
        <w:gridCol w:w="788"/>
        <w:gridCol w:w="915"/>
        <w:gridCol w:w="737"/>
        <w:gridCol w:w="821"/>
        <w:gridCol w:w="763"/>
        <w:gridCol w:w="948"/>
        <w:gridCol w:w="1189"/>
        <w:gridCol w:w="1505"/>
      </w:tblGrid>
      <w:tr w:rsidR="00120D9A" w:rsidRPr="00120D9A" w14:paraId="134D0314" w14:textId="77777777" w:rsidTr="47401615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BF5D" w14:textId="77777777" w:rsidR="00015B8F" w:rsidRPr="00120D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20D9A">
              <w:rPr>
                <w:rFonts w:ascii="Corbel" w:hAnsi="Corbel"/>
                <w:szCs w:val="24"/>
              </w:rPr>
              <w:t>Semestr</w:t>
            </w:r>
          </w:p>
          <w:p w14:paraId="773805BC" w14:textId="77777777" w:rsidR="00015B8F" w:rsidRPr="00120D9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20D9A">
              <w:rPr>
                <w:rFonts w:ascii="Corbel" w:hAnsi="Corbel"/>
                <w:szCs w:val="24"/>
              </w:rPr>
              <w:t>(</w:t>
            </w:r>
            <w:r w:rsidR="00363F78" w:rsidRPr="00120D9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0EAEB" w14:textId="77777777" w:rsidR="00015B8F" w:rsidRPr="00120D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20D9A">
              <w:rPr>
                <w:rFonts w:ascii="Corbel" w:hAnsi="Corbel"/>
                <w:szCs w:val="24"/>
              </w:rPr>
              <w:t>Wykł</w:t>
            </w:r>
            <w:proofErr w:type="spellEnd"/>
            <w:r w:rsidRPr="00120D9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0952" w14:textId="77777777" w:rsidR="00015B8F" w:rsidRPr="00120D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20D9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F615D" w14:textId="77777777" w:rsidR="00015B8F" w:rsidRPr="00120D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20D9A">
              <w:rPr>
                <w:rFonts w:ascii="Corbel" w:hAnsi="Corbel"/>
                <w:szCs w:val="24"/>
              </w:rPr>
              <w:t>Konw</w:t>
            </w:r>
            <w:proofErr w:type="spellEnd"/>
            <w:r w:rsidRPr="00120D9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6E6B4" w14:textId="77777777" w:rsidR="00015B8F" w:rsidRPr="00120D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20D9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70E4" w14:textId="77777777" w:rsidR="00015B8F" w:rsidRPr="00120D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20D9A">
              <w:rPr>
                <w:rFonts w:ascii="Corbel" w:hAnsi="Corbel"/>
                <w:szCs w:val="24"/>
              </w:rPr>
              <w:t>Sem</w:t>
            </w:r>
            <w:proofErr w:type="spellEnd"/>
            <w:r w:rsidRPr="00120D9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0AB14" w14:textId="77777777" w:rsidR="00015B8F" w:rsidRPr="00120D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20D9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E65A" w14:textId="77777777" w:rsidR="00015B8F" w:rsidRPr="00120D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20D9A">
              <w:rPr>
                <w:rFonts w:ascii="Corbel" w:hAnsi="Corbel"/>
                <w:szCs w:val="24"/>
              </w:rPr>
              <w:t>Prakt</w:t>
            </w:r>
            <w:proofErr w:type="spellEnd"/>
            <w:r w:rsidRPr="00120D9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4B421" w14:textId="77777777" w:rsidR="00015B8F" w:rsidRPr="00120D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20D9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F40FD" w14:textId="77777777" w:rsidR="00015B8F" w:rsidRPr="00120D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20D9A">
              <w:rPr>
                <w:rFonts w:ascii="Corbel" w:hAnsi="Corbel"/>
                <w:b/>
                <w:szCs w:val="24"/>
              </w:rPr>
              <w:t>Liczba pkt</w:t>
            </w:r>
            <w:r w:rsidR="00B90885" w:rsidRPr="00120D9A">
              <w:rPr>
                <w:rFonts w:ascii="Corbel" w:hAnsi="Corbel"/>
                <w:b/>
                <w:szCs w:val="24"/>
              </w:rPr>
              <w:t>.</w:t>
            </w:r>
            <w:r w:rsidRPr="00120D9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120D9A" w:rsidRPr="00120D9A" w14:paraId="50C3C527" w14:textId="77777777" w:rsidTr="47401615">
        <w:trPr>
          <w:trHeight w:val="453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CF97" w14:textId="22CCB87F" w:rsidR="00015B8F" w:rsidRPr="00120D9A" w:rsidRDefault="005C19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859D" w14:textId="5DCD915C" w:rsidR="00015B8F" w:rsidRPr="00120D9A" w:rsidRDefault="00B1745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7C86" w14:textId="77777777" w:rsidR="00015B8F" w:rsidRPr="00120D9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0C20" w14:textId="77777777" w:rsidR="00015B8F" w:rsidRPr="00120D9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139A" w14:textId="77777777" w:rsidR="00015B8F" w:rsidRPr="00120D9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A4AE" w14:textId="77777777" w:rsidR="00015B8F" w:rsidRPr="00120D9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87B8" w14:textId="77777777" w:rsidR="00015B8F" w:rsidRPr="00120D9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75E3" w14:textId="77777777" w:rsidR="00015B8F" w:rsidRPr="00120D9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4959" w14:textId="77777777" w:rsidR="00015B8F" w:rsidRPr="00120D9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CAE8" w14:textId="324E5C40" w:rsidR="00015B8F" w:rsidRPr="00120D9A" w:rsidRDefault="00B1745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A7F7358" w14:textId="77777777" w:rsidR="00923D7D" w:rsidRPr="00120D9A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678D455" w14:textId="77777777" w:rsidR="00923D7D" w:rsidRPr="00120D9A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47680CB" w14:textId="77777777" w:rsidR="0085747A" w:rsidRPr="00120D9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20D9A">
        <w:rPr>
          <w:rFonts w:ascii="Corbel" w:hAnsi="Corbel"/>
          <w:smallCaps w:val="0"/>
          <w:szCs w:val="24"/>
        </w:rPr>
        <w:t>1.</w:t>
      </w:r>
      <w:r w:rsidR="00E22FBC" w:rsidRPr="00120D9A">
        <w:rPr>
          <w:rFonts w:ascii="Corbel" w:hAnsi="Corbel"/>
          <w:smallCaps w:val="0"/>
          <w:szCs w:val="24"/>
        </w:rPr>
        <w:t>2</w:t>
      </w:r>
      <w:r w:rsidR="00F83B28" w:rsidRPr="00120D9A">
        <w:rPr>
          <w:rFonts w:ascii="Corbel" w:hAnsi="Corbel"/>
          <w:smallCaps w:val="0"/>
          <w:szCs w:val="24"/>
        </w:rPr>
        <w:t>.</w:t>
      </w:r>
      <w:r w:rsidR="00F83B28" w:rsidRPr="00120D9A">
        <w:rPr>
          <w:rFonts w:ascii="Corbel" w:hAnsi="Corbel"/>
          <w:smallCaps w:val="0"/>
          <w:szCs w:val="24"/>
        </w:rPr>
        <w:tab/>
      </w:r>
      <w:r w:rsidRPr="00120D9A">
        <w:rPr>
          <w:rFonts w:ascii="Corbel" w:hAnsi="Corbel"/>
          <w:smallCaps w:val="0"/>
          <w:szCs w:val="24"/>
        </w:rPr>
        <w:t xml:space="preserve">Sposób realizacji zajęć  </w:t>
      </w:r>
    </w:p>
    <w:p w14:paraId="78E763EF" w14:textId="77777777" w:rsidR="00B1745E" w:rsidRPr="00120D9A" w:rsidRDefault="00B1745E" w:rsidP="00B1745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20D9A">
        <w:rPr>
          <w:rFonts w:ascii="Wingdings" w:eastAsia="Wingdings" w:hAnsi="Wingdings" w:cs="Wingdings"/>
          <w:b w:val="0"/>
          <w:smallCaps w:val="0"/>
          <w:szCs w:val="24"/>
        </w:rPr>
        <w:t></w:t>
      </w:r>
      <w:r w:rsidRPr="00120D9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FF1B1D9" w14:textId="77777777" w:rsidR="00B1745E" w:rsidRPr="00120D9A" w:rsidRDefault="00B1745E" w:rsidP="00B1745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20D9A">
        <w:rPr>
          <w:rFonts w:ascii="Wingdings" w:eastAsia="Wingdings" w:hAnsi="Wingdings" w:cs="Wingdings"/>
          <w:b w:val="0"/>
          <w:smallCaps w:val="0"/>
          <w:szCs w:val="24"/>
        </w:rPr>
        <w:t></w:t>
      </w:r>
      <w:r w:rsidRPr="00120D9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5E19B09" w14:textId="77777777" w:rsidR="0085747A" w:rsidRPr="00120D9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B05913E" w14:textId="2A44EB33" w:rsidR="00E22FBC" w:rsidRPr="00120D9A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120D9A">
        <w:rPr>
          <w:rFonts w:ascii="Corbel" w:hAnsi="Corbel"/>
          <w:smallCaps w:val="0"/>
          <w:szCs w:val="24"/>
        </w:rPr>
        <w:t xml:space="preserve">1.3 </w:t>
      </w:r>
      <w:r w:rsidR="00F83B28" w:rsidRPr="00120D9A">
        <w:rPr>
          <w:rFonts w:ascii="Corbel" w:hAnsi="Corbel"/>
          <w:smallCaps w:val="0"/>
          <w:szCs w:val="24"/>
        </w:rPr>
        <w:tab/>
      </w:r>
      <w:r w:rsidRPr="00120D9A">
        <w:rPr>
          <w:rFonts w:ascii="Corbel" w:hAnsi="Corbel"/>
          <w:smallCaps w:val="0"/>
          <w:szCs w:val="24"/>
        </w:rPr>
        <w:t>For</w:t>
      </w:r>
      <w:r w:rsidR="00445970" w:rsidRPr="00120D9A">
        <w:rPr>
          <w:rFonts w:ascii="Corbel" w:hAnsi="Corbel"/>
          <w:smallCaps w:val="0"/>
          <w:szCs w:val="24"/>
        </w:rPr>
        <w:t>ma zaliczenia przedmiotu</w:t>
      </w:r>
      <w:r w:rsidRPr="00120D9A">
        <w:rPr>
          <w:rFonts w:ascii="Corbel" w:hAnsi="Corbel"/>
          <w:smallCaps w:val="0"/>
          <w:szCs w:val="24"/>
        </w:rPr>
        <w:t xml:space="preserve"> (z toku) </w:t>
      </w:r>
      <w:r w:rsidRPr="00120D9A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FA1E3B9" w14:textId="77777777" w:rsidR="009C54AE" w:rsidRPr="00120D9A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A9EEC5" w14:textId="7F5EC519" w:rsidR="00E960BB" w:rsidRPr="00120D9A" w:rsidRDefault="00B1745E" w:rsidP="00B1745E">
      <w:pPr>
        <w:pStyle w:val="Punktygwne"/>
        <w:spacing w:before="0" w:after="0"/>
        <w:jc w:val="center"/>
        <w:rPr>
          <w:rFonts w:ascii="Corbel" w:hAnsi="Corbel"/>
          <w:b w:val="0"/>
          <w:szCs w:val="24"/>
        </w:rPr>
      </w:pPr>
      <w:r w:rsidRPr="00120D9A">
        <w:rPr>
          <w:rFonts w:ascii="Corbel" w:hAnsi="Corbel"/>
          <w:b w:val="0"/>
          <w:szCs w:val="24"/>
        </w:rPr>
        <w:t xml:space="preserve">Wykład – </w:t>
      </w:r>
      <w:r w:rsidRPr="00120D9A">
        <w:rPr>
          <w:rFonts w:ascii="Corbel" w:hAnsi="Corbel"/>
          <w:bCs/>
          <w:szCs w:val="24"/>
        </w:rPr>
        <w:t>zaliczenie z oceną</w:t>
      </w:r>
    </w:p>
    <w:p w14:paraId="4239EF1B" w14:textId="77777777" w:rsidR="00E960BB" w:rsidRPr="00120D9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47401615">
        <w:rPr>
          <w:rFonts w:ascii="Corbel" w:hAnsi="Corbel"/>
        </w:rPr>
        <w:t xml:space="preserve">2.Wymagania wstępne </w:t>
      </w:r>
    </w:p>
    <w:p w14:paraId="4550299F" w14:textId="21FA5B54" w:rsidR="47401615" w:rsidRDefault="47401615" w:rsidP="47401615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20D9A" w:rsidRPr="00120D9A" w14:paraId="5C8BEFF6" w14:textId="77777777" w:rsidTr="47401615">
        <w:tc>
          <w:tcPr>
            <w:tcW w:w="9670" w:type="dxa"/>
          </w:tcPr>
          <w:p w14:paraId="08C083C6" w14:textId="508F2DAF" w:rsidR="0085747A" w:rsidRPr="00120D9A" w:rsidRDefault="00B1745E" w:rsidP="4740161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</w:rPr>
            </w:pPr>
            <w:r w:rsidRPr="47401615">
              <w:rPr>
                <w:rFonts w:ascii="Corbel" w:hAnsi="Corbel"/>
                <w:b w:val="0"/>
                <w:smallCaps w:val="0"/>
              </w:rPr>
              <w:t>Podstawy prawoznawstwa</w:t>
            </w:r>
          </w:p>
        </w:tc>
      </w:tr>
    </w:tbl>
    <w:p w14:paraId="7F819092" w14:textId="77777777" w:rsidR="00153C41" w:rsidRPr="00120D9A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89439EF" w14:textId="463877F5" w:rsidR="0085747A" w:rsidRPr="00120D9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20D9A">
        <w:rPr>
          <w:rFonts w:ascii="Corbel" w:hAnsi="Corbel"/>
          <w:szCs w:val="24"/>
        </w:rPr>
        <w:lastRenderedPageBreak/>
        <w:t>3.</w:t>
      </w:r>
      <w:r w:rsidR="0085747A" w:rsidRPr="00120D9A">
        <w:rPr>
          <w:rFonts w:ascii="Corbel" w:hAnsi="Corbel"/>
          <w:szCs w:val="24"/>
        </w:rPr>
        <w:t xml:space="preserve"> </w:t>
      </w:r>
      <w:r w:rsidR="00A84C85" w:rsidRPr="00120D9A">
        <w:rPr>
          <w:rFonts w:ascii="Corbel" w:hAnsi="Corbel"/>
          <w:szCs w:val="24"/>
        </w:rPr>
        <w:t>cele, efekty uczenia się</w:t>
      </w:r>
      <w:r w:rsidR="0085747A" w:rsidRPr="00120D9A">
        <w:rPr>
          <w:rFonts w:ascii="Corbel" w:hAnsi="Corbel"/>
          <w:szCs w:val="24"/>
        </w:rPr>
        <w:t>, treści Programowe i stosowane metody Dydaktyczne</w:t>
      </w:r>
    </w:p>
    <w:p w14:paraId="597F5A44" w14:textId="77777777" w:rsidR="0085747A" w:rsidRPr="00120D9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B6D7BF" w14:textId="77777777" w:rsidR="0085747A" w:rsidRPr="00120D9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120D9A">
        <w:rPr>
          <w:rFonts w:ascii="Corbel" w:hAnsi="Corbel"/>
          <w:sz w:val="24"/>
          <w:szCs w:val="24"/>
        </w:rPr>
        <w:t xml:space="preserve">3.1 </w:t>
      </w:r>
      <w:r w:rsidR="00C05F44" w:rsidRPr="00120D9A">
        <w:rPr>
          <w:rFonts w:ascii="Corbel" w:hAnsi="Corbel"/>
          <w:sz w:val="24"/>
          <w:szCs w:val="24"/>
        </w:rPr>
        <w:t>Cele przedmiotu</w:t>
      </w:r>
    </w:p>
    <w:p w14:paraId="527F6339" w14:textId="77777777" w:rsidR="00F83B28" w:rsidRPr="00120D9A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120D9A" w:rsidRPr="00120D9A" w14:paraId="15518C34" w14:textId="77777777" w:rsidTr="00923D7D">
        <w:tc>
          <w:tcPr>
            <w:tcW w:w="851" w:type="dxa"/>
            <w:vAlign w:val="center"/>
          </w:tcPr>
          <w:p w14:paraId="7C0E5B51" w14:textId="77777777" w:rsidR="0085747A" w:rsidRPr="00120D9A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20D9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DD23BEB" w14:textId="2B130F02" w:rsidR="0085747A" w:rsidRPr="00120D9A" w:rsidRDefault="00CF46AD" w:rsidP="00CB6C4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20D9A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>Przedstawienie studentom podstawowych teoretycznych wiadomości z zakresu prawa własności intelektualnej</w:t>
            </w:r>
          </w:p>
        </w:tc>
      </w:tr>
      <w:tr w:rsidR="00120D9A" w:rsidRPr="00120D9A" w14:paraId="31230D2C" w14:textId="77777777" w:rsidTr="00923D7D">
        <w:tc>
          <w:tcPr>
            <w:tcW w:w="851" w:type="dxa"/>
            <w:vAlign w:val="center"/>
          </w:tcPr>
          <w:p w14:paraId="747C5498" w14:textId="60A460F4" w:rsidR="0085747A" w:rsidRPr="00120D9A" w:rsidRDefault="00CF46A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0C643C7" w14:textId="093A2D22" w:rsidR="0085747A" w:rsidRPr="00120D9A" w:rsidRDefault="00CF46AD" w:rsidP="00CB6C4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20D9A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>Znajomienie studentów z przepisami normatywnymi oraz wybranym orzecznictwem sądowym z zakresu prawa własności intelektualnej</w:t>
            </w:r>
          </w:p>
        </w:tc>
      </w:tr>
      <w:tr w:rsidR="00120D9A" w:rsidRPr="00120D9A" w14:paraId="0D46D670" w14:textId="77777777" w:rsidTr="00923D7D">
        <w:tc>
          <w:tcPr>
            <w:tcW w:w="851" w:type="dxa"/>
            <w:vAlign w:val="center"/>
          </w:tcPr>
          <w:p w14:paraId="28BD2FB2" w14:textId="5A8340FD" w:rsidR="0085747A" w:rsidRPr="00120D9A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20D9A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CF46AD" w:rsidRPr="00120D9A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7CDB89EA" w14:textId="46B91A73" w:rsidR="0085747A" w:rsidRPr="00120D9A" w:rsidRDefault="00CF46AD" w:rsidP="00CB6C4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20D9A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>Wypracowanie u studentów podstawowych, praktycznych umiejętności polegających na rozwiązywaniu konkretnych kazusów, obejmujących problematykę przedmiotu, w</w:t>
            </w:r>
            <w:r w:rsidR="00CB6C4D" w:rsidRPr="00120D9A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 xml:space="preserve"> </w:t>
            </w:r>
            <w:r w:rsidRPr="00120D9A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 xml:space="preserve">efekcie przygotowanie studentów do samodzielnego stosowania w podstawowym zakresie przepisów prawnych z zakresu prawa własności intelektualnej </w:t>
            </w:r>
          </w:p>
        </w:tc>
      </w:tr>
    </w:tbl>
    <w:p w14:paraId="719D470C" w14:textId="77777777" w:rsidR="0085747A" w:rsidRPr="00120D9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DD5F31" w14:textId="4BC72858" w:rsidR="001D7B54" w:rsidRPr="00120D9A" w:rsidRDefault="009F4610" w:rsidP="4740161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47401615">
        <w:rPr>
          <w:rFonts w:ascii="Corbel" w:hAnsi="Corbel"/>
          <w:b/>
          <w:bCs/>
          <w:sz w:val="24"/>
          <w:szCs w:val="24"/>
        </w:rPr>
        <w:t xml:space="preserve">3.2 </w:t>
      </w:r>
      <w:r w:rsidR="001D7B54" w:rsidRPr="47401615">
        <w:rPr>
          <w:rFonts w:ascii="Corbel" w:hAnsi="Corbel"/>
          <w:b/>
          <w:bCs/>
          <w:sz w:val="24"/>
          <w:szCs w:val="24"/>
        </w:rPr>
        <w:t xml:space="preserve">Efekty </w:t>
      </w:r>
      <w:r w:rsidR="00C05F44" w:rsidRPr="47401615">
        <w:rPr>
          <w:rFonts w:ascii="Corbel" w:hAnsi="Corbel"/>
          <w:b/>
          <w:bCs/>
          <w:sz w:val="24"/>
          <w:szCs w:val="24"/>
        </w:rPr>
        <w:t xml:space="preserve">uczenia się </w:t>
      </w:r>
      <w:r w:rsidR="001D7B54" w:rsidRPr="47401615">
        <w:rPr>
          <w:rFonts w:ascii="Corbel" w:hAnsi="Corbel"/>
          <w:b/>
          <w:bCs/>
          <w:sz w:val="24"/>
          <w:szCs w:val="24"/>
        </w:rPr>
        <w:t>dla przedmiotu</w:t>
      </w:r>
      <w:r w:rsidR="00445970" w:rsidRPr="47401615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120D9A" w:rsidRPr="00120D9A" w14:paraId="4F01736F" w14:textId="77777777" w:rsidTr="47401615">
        <w:tc>
          <w:tcPr>
            <w:tcW w:w="1701" w:type="dxa"/>
            <w:vAlign w:val="center"/>
          </w:tcPr>
          <w:p w14:paraId="0399D10B" w14:textId="77777777" w:rsidR="0085747A" w:rsidRPr="00120D9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120D9A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120D9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EF53863" w14:textId="77777777" w:rsidR="0085747A" w:rsidRPr="00120D9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080F9F1" w14:textId="77777777" w:rsidR="0085747A" w:rsidRPr="00120D9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120D9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20D9A" w:rsidRPr="00120D9A" w14:paraId="40A91D06" w14:textId="77777777" w:rsidTr="47401615">
        <w:tc>
          <w:tcPr>
            <w:tcW w:w="1701" w:type="dxa"/>
          </w:tcPr>
          <w:p w14:paraId="05B63DD9" w14:textId="77777777" w:rsidR="0085747A" w:rsidRPr="00120D9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20D9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B6F5D1D" w14:textId="1353C09D" w:rsidR="0085747A" w:rsidRPr="00120D9A" w:rsidRDefault="5D119C4D" w:rsidP="4740161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7401615">
              <w:rPr>
                <w:rFonts w:ascii="Corbel" w:hAnsi="Corbel"/>
                <w:b w:val="0"/>
                <w:smallCaps w:val="0"/>
              </w:rPr>
              <w:t>M</w:t>
            </w:r>
            <w:r w:rsidR="442DBC2C" w:rsidRPr="47401615">
              <w:rPr>
                <w:rFonts w:ascii="Corbel" w:hAnsi="Corbel"/>
                <w:b w:val="0"/>
                <w:smallCaps w:val="0"/>
              </w:rPr>
              <w:t>a</w:t>
            </w:r>
            <w:r w:rsidR="702B0BA1" w:rsidRPr="47401615">
              <w:rPr>
                <w:rFonts w:ascii="Corbel" w:hAnsi="Corbel"/>
                <w:b w:val="0"/>
                <w:smallCaps w:val="0"/>
              </w:rPr>
              <w:t xml:space="preserve"> podstawową wiedzę o charakterze nauk prawnych, w tym prawno-administracyjnych, </w:t>
            </w:r>
            <w:r w:rsidR="745DEF21" w:rsidRPr="47401615">
              <w:rPr>
                <w:rFonts w:ascii="Corbel" w:hAnsi="Corbel"/>
                <w:b w:val="0"/>
                <w:smallCaps w:val="0"/>
              </w:rPr>
              <w:t>(</w:t>
            </w:r>
            <w:r w:rsidR="442DBC2C" w:rsidRPr="47401615">
              <w:rPr>
                <w:rFonts w:ascii="Corbel" w:hAnsi="Corbel"/>
                <w:b w:val="0"/>
                <w:smallCaps w:val="0"/>
              </w:rPr>
              <w:t xml:space="preserve">w </w:t>
            </w:r>
            <w:r w:rsidR="62ADF865" w:rsidRPr="47401615">
              <w:rPr>
                <w:rFonts w:ascii="Corbel" w:hAnsi="Corbel"/>
                <w:b w:val="0"/>
                <w:smallCaps w:val="0"/>
              </w:rPr>
              <w:t xml:space="preserve">tym na temat </w:t>
            </w:r>
            <w:r w:rsidR="745DEF21" w:rsidRPr="47401615">
              <w:rPr>
                <w:rFonts w:ascii="Corbel" w:hAnsi="Corbel"/>
                <w:b w:val="0"/>
                <w:smallCaps w:val="0"/>
              </w:rPr>
              <w:t>praw</w:t>
            </w:r>
            <w:r w:rsidR="62ADF865" w:rsidRPr="47401615">
              <w:rPr>
                <w:rFonts w:ascii="Corbel" w:hAnsi="Corbel"/>
                <w:b w:val="0"/>
                <w:smallCaps w:val="0"/>
              </w:rPr>
              <w:t xml:space="preserve">a </w:t>
            </w:r>
            <w:r w:rsidR="442DBC2C" w:rsidRPr="47401615">
              <w:rPr>
                <w:rFonts w:ascii="Corbel" w:hAnsi="Corbel"/>
                <w:b w:val="0"/>
                <w:smallCaps w:val="0"/>
              </w:rPr>
              <w:t>własności intelektualnej</w:t>
            </w:r>
            <w:r w:rsidR="745DEF21" w:rsidRPr="47401615">
              <w:rPr>
                <w:rFonts w:ascii="Corbel" w:hAnsi="Corbel"/>
                <w:b w:val="0"/>
                <w:smallCaps w:val="0"/>
              </w:rPr>
              <w:t>)</w:t>
            </w:r>
            <w:r w:rsidR="442DBC2C" w:rsidRPr="47401615">
              <w:rPr>
                <w:rFonts w:ascii="Corbel" w:hAnsi="Corbel"/>
                <w:b w:val="0"/>
                <w:smallCaps w:val="0"/>
              </w:rPr>
              <w:t xml:space="preserve">, </w:t>
            </w:r>
            <w:r w:rsidR="702B0BA1" w:rsidRPr="47401615">
              <w:rPr>
                <w:rFonts w:ascii="Corbel" w:hAnsi="Corbel"/>
                <w:b w:val="0"/>
                <w:smallCaps w:val="0"/>
              </w:rPr>
              <w:t>ich miejscu w systemie nauk społecznych i rozpoznaje relacje do innych nauk społecznych, zna zarys ewolucji podstawowych instytucji administracyjnych i praw</w:t>
            </w:r>
            <w:r w:rsidR="745DEF21" w:rsidRPr="47401615">
              <w:rPr>
                <w:rFonts w:ascii="Corbel" w:hAnsi="Corbel"/>
                <w:b w:val="0"/>
                <w:smallCaps w:val="0"/>
              </w:rPr>
              <w:t>nych w tym wynikających z prawa własności intelektualnej</w:t>
            </w:r>
            <w:r w:rsidR="702B0BA1" w:rsidRPr="47401615">
              <w:rPr>
                <w:rFonts w:ascii="Corbel" w:hAnsi="Corbel"/>
                <w:b w:val="0"/>
                <w:smallCaps w:val="0"/>
              </w:rPr>
              <w:t>, a także ma wiedzę o poglądach doktryny i orzecznictwa na temat struktur i instytucji prawnych i administracyjnych oraz rodzajów więzi społecznych występujących na gruncie nauki administracji</w:t>
            </w:r>
            <w:r w:rsidR="745DEF21" w:rsidRPr="47401615">
              <w:rPr>
                <w:rFonts w:ascii="Corbel" w:hAnsi="Corbel"/>
                <w:b w:val="0"/>
                <w:smallCaps w:val="0"/>
              </w:rPr>
              <w:t xml:space="preserve"> związanych z prawem własności intelektualnej. </w:t>
            </w:r>
          </w:p>
        </w:tc>
        <w:tc>
          <w:tcPr>
            <w:tcW w:w="1873" w:type="dxa"/>
          </w:tcPr>
          <w:p w14:paraId="3A53EC9D" w14:textId="60D12565" w:rsidR="0085747A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w w:val="89"/>
                <w:sz w:val="20"/>
              </w:rPr>
              <w:t>K_W01</w:t>
            </w:r>
          </w:p>
        </w:tc>
      </w:tr>
      <w:tr w:rsidR="00120D9A" w:rsidRPr="00120D9A" w14:paraId="0E44B050" w14:textId="77777777" w:rsidTr="47401615">
        <w:tc>
          <w:tcPr>
            <w:tcW w:w="1701" w:type="dxa"/>
          </w:tcPr>
          <w:p w14:paraId="32CB4ECA" w14:textId="77777777" w:rsidR="0085747A" w:rsidRPr="00120D9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C9A6C88" w14:textId="65746B64" w:rsidR="0085747A" w:rsidRPr="00120D9A" w:rsidRDefault="00440AEB" w:rsidP="001127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1B3FBF" w:rsidRPr="00120D9A">
              <w:rPr>
                <w:rFonts w:ascii="Corbel" w:hAnsi="Corbel"/>
                <w:b w:val="0"/>
                <w:smallCaps w:val="0"/>
                <w:szCs w:val="24"/>
              </w:rPr>
              <w:t>na i rozumie podstawowe pojęcia i zasady z zakresu ochrony własności przemysłowej, prawa autorskiego i ochrony własności intelektualnej;</w:t>
            </w:r>
          </w:p>
        </w:tc>
        <w:tc>
          <w:tcPr>
            <w:tcW w:w="1873" w:type="dxa"/>
          </w:tcPr>
          <w:p w14:paraId="0B426C62" w14:textId="2505485B" w:rsidR="0085747A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w w:val="89"/>
                <w:sz w:val="20"/>
              </w:rPr>
              <w:t>K_W0</w:t>
            </w:r>
            <w:r w:rsidRPr="00120D9A">
              <w:rPr>
                <w:rFonts w:ascii="Corbel" w:hAnsi="Corbel"/>
                <w:spacing w:val="1"/>
                <w:w w:val="89"/>
                <w:sz w:val="20"/>
              </w:rPr>
              <w:t>7</w:t>
            </w:r>
          </w:p>
        </w:tc>
      </w:tr>
      <w:tr w:rsidR="00120D9A" w:rsidRPr="00120D9A" w14:paraId="235F98C5" w14:textId="77777777" w:rsidTr="47401615">
        <w:trPr>
          <w:trHeight w:val="317"/>
        </w:trPr>
        <w:tc>
          <w:tcPr>
            <w:tcW w:w="1701" w:type="dxa"/>
          </w:tcPr>
          <w:p w14:paraId="7C2CB630" w14:textId="296AF3E0" w:rsidR="0085747A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5A565A6E" w14:textId="591B9EDF" w:rsidR="0085747A" w:rsidRPr="00120D9A" w:rsidRDefault="00440AEB" w:rsidP="001127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1B3FBF"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na zasady tworzenia i rozwoju form indywidualnej przedsiębiorczości, a w szczególności zasady podejmowania i prowadzenia działalności gospodarczej, wykorzystując </w:t>
            </w:r>
            <w:r w:rsidR="009045BC"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także </w:t>
            </w:r>
            <w:r w:rsidR="001B3FBF"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wiedzę z </w:t>
            </w:r>
            <w:r w:rsidRPr="00120D9A">
              <w:rPr>
                <w:rFonts w:ascii="Corbel" w:hAnsi="Corbel"/>
                <w:b w:val="0"/>
                <w:smallCaps w:val="0"/>
                <w:szCs w:val="24"/>
              </w:rPr>
              <w:t>zakresu prawa własności intelektualnej, w szczególności w obszarze korzystania z praw ochronnych i prawidłowym posługiwaniem się przez przedsiębiorcę prawidłowym odznaczeniem identyfikującym go w obrocie.</w:t>
            </w:r>
          </w:p>
        </w:tc>
        <w:tc>
          <w:tcPr>
            <w:tcW w:w="1873" w:type="dxa"/>
          </w:tcPr>
          <w:p w14:paraId="3DD805B4" w14:textId="304400DA" w:rsidR="0085747A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w w:val="90"/>
                <w:sz w:val="20"/>
              </w:rPr>
              <w:t>K</w:t>
            </w:r>
            <w:r w:rsidRPr="00120D9A">
              <w:rPr>
                <w:rFonts w:ascii="Corbel" w:hAnsi="Corbel"/>
                <w:spacing w:val="3"/>
                <w:w w:val="90"/>
                <w:sz w:val="20"/>
              </w:rPr>
              <w:t>_</w:t>
            </w:r>
            <w:r w:rsidRPr="00120D9A">
              <w:rPr>
                <w:rFonts w:ascii="Corbel" w:hAnsi="Corbel"/>
                <w:w w:val="90"/>
                <w:sz w:val="20"/>
              </w:rPr>
              <w:t>W08</w:t>
            </w:r>
          </w:p>
        </w:tc>
      </w:tr>
      <w:tr w:rsidR="00120D9A" w:rsidRPr="00120D9A" w14:paraId="52D88E45" w14:textId="77777777" w:rsidTr="47401615">
        <w:trPr>
          <w:trHeight w:val="285"/>
        </w:trPr>
        <w:tc>
          <w:tcPr>
            <w:tcW w:w="1701" w:type="dxa"/>
          </w:tcPr>
          <w:p w14:paraId="1C7BF8F6" w14:textId="2356BAA2" w:rsidR="002913B3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5B0AB80D" w14:textId="6FFA5F3C" w:rsidR="002913B3" w:rsidRPr="00120D9A" w:rsidRDefault="009045BC" w:rsidP="001127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1B3FBF" w:rsidRPr="00120D9A">
              <w:rPr>
                <w:rFonts w:ascii="Corbel" w:hAnsi="Corbel"/>
                <w:b w:val="0"/>
                <w:smallCaps w:val="0"/>
                <w:szCs w:val="24"/>
              </w:rPr>
              <w:t>otrafi prawidłowo identyfikować i  interpretować zjawiska prawne, społeczne, ekonomiczne, polityczne i organizacyjne, analizować ich powiązania z różnymi obszarami działalności administracyjne</w:t>
            </w:r>
            <w:r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j w kontekście prawa własności intelektualnej; </w:t>
            </w:r>
          </w:p>
        </w:tc>
        <w:tc>
          <w:tcPr>
            <w:tcW w:w="1873" w:type="dxa"/>
          </w:tcPr>
          <w:p w14:paraId="4543BDE3" w14:textId="3E906BD6" w:rsidR="002913B3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w w:val="89"/>
                <w:sz w:val="20"/>
              </w:rPr>
              <w:t>K_</w:t>
            </w:r>
            <w:r w:rsidRPr="00120D9A">
              <w:rPr>
                <w:rFonts w:ascii="Corbel" w:hAnsi="Corbel"/>
                <w:w w:val="92"/>
                <w:sz w:val="20"/>
              </w:rPr>
              <w:t>U</w:t>
            </w:r>
            <w:r w:rsidRPr="00120D9A">
              <w:rPr>
                <w:rFonts w:ascii="Corbel" w:hAnsi="Corbel"/>
                <w:w w:val="91"/>
                <w:sz w:val="20"/>
              </w:rPr>
              <w:t>0</w:t>
            </w:r>
            <w:r w:rsidRPr="00120D9A">
              <w:rPr>
                <w:rFonts w:ascii="Corbel" w:hAnsi="Corbel"/>
                <w:spacing w:val="-1"/>
                <w:w w:val="87"/>
                <w:sz w:val="20"/>
              </w:rPr>
              <w:t>1</w:t>
            </w:r>
          </w:p>
        </w:tc>
      </w:tr>
      <w:tr w:rsidR="00120D9A" w:rsidRPr="00120D9A" w14:paraId="61262AA7" w14:textId="77777777" w:rsidTr="47401615">
        <w:trPr>
          <w:trHeight w:val="360"/>
        </w:trPr>
        <w:tc>
          <w:tcPr>
            <w:tcW w:w="1701" w:type="dxa"/>
          </w:tcPr>
          <w:p w14:paraId="2AB964B2" w14:textId="033ECAF9" w:rsidR="002913B3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6096" w:type="dxa"/>
          </w:tcPr>
          <w:p w14:paraId="2558CE84" w14:textId="27F44065" w:rsidR="002913B3" w:rsidRPr="00120D9A" w:rsidRDefault="005740E2" w:rsidP="001127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1B3FBF" w:rsidRPr="00120D9A">
              <w:rPr>
                <w:rFonts w:ascii="Corbel" w:hAnsi="Corbel"/>
                <w:b w:val="0"/>
                <w:smallCaps w:val="0"/>
                <w:szCs w:val="24"/>
              </w:rPr>
              <w:t>otrafi samodzielnie zdobywać wiedzę i rozwijać swoje profesjonalne umiejętności, korzystając z różnych źródeł i nowoczesnych technologi</w:t>
            </w:r>
            <w:r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i w obszarze prawa własności intelektualnej; </w:t>
            </w:r>
          </w:p>
        </w:tc>
        <w:tc>
          <w:tcPr>
            <w:tcW w:w="1873" w:type="dxa"/>
          </w:tcPr>
          <w:p w14:paraId="5AF76D3A" w14:textId="741FB556" w:rsidR="002913B3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w w:val="90"/>
                <w:sz w:val="20"/>
              </w:rPr>
              <w:t>K_</w:t>
            </w:r>
            <w:r w:rsidRPr="00120D9A">
              <w:rPr>
                <w:rFonts w:ascii="Corbel" w:hAnsi="Corbel"/>
                <w:w w:val="92"/>
                <w:sz w:val="20"/>
              </w:rPr>
              <w:t>U</w:t>
            </w:r>
            <w:r w:rsidRPr="00120D9A">
              <w:rPr>
                <w:rFonts w:ascii="Corbel" w:hAnsi="Corbel"/>
                <w:w w:val="91"/>
                <w:sz w:val="20"/>
              </w:rPr>
              <w:t>0</w:t>
            </w:r>
            <w:r w:rsidRPr="00120D9A">
              <w:rPr>
                <w:rFonts w:ascii="Corbel" w:hAnsi="Corbel"/>
                <w:w w:val="81"/>
                <w:sz w:val="20"/>
              </w:rPr>
              <w:t>3</w:t>
            </w:r>
          </w:p>
        </w:tc>
      </w:tr>
      <w:tr w:rsidR="00120D9A" w:rsidRPr="00120D9A" w14:paraId="4028D199" w14:textId="77777777" w:rsidTr="47401615">
        <w:trPr>
          <w:trHeight w:val="375"/>
        </w:trPr>
        <w:tc>
          <w:tcPr>
            <w:tcW w:w="1701" w:type="dxa"/>
          </w:tcPr>
          <w:p w14:paraId="67161621" w14:textId="0678B0C9" w:rsidR="002913B3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555BD54A" w14:textId="21692AC3" w:rsidR="002913B3" w:rsidRPr="00120D9A" w:rsidRDefault="005740E2" w:rsidP="001127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1B3FBF"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otrafi analizować i interpretować teksty prawne i naukowe oraz wykorzystywać orzecznictwo w celu rozwiązywania podstawowych </w:t>
            </w:r>
            <w:r w:rsidRPr="00120D9A">
              <w:rPr>
                <w:rFonts w:ascii="Corbel" w:hAnsi="Corbel"/>
                <w:b w:val="0"/>
                <w:smallCaps w:val="0"/>
                <w:szCs w:val="24"/>
              </w:rPr>
              <w:t>zagadnień związanych z prawem własności intelektualnej</w:t>
            </w:r>
            <w:r w:rsidR="003B5DE1" w:rsidRPr="00120D9A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73" w:type="dxa"/>
          </w:tcPr>
          <w:p w14:paraId="3F1267E7" w14:textId="35C4A1B4" w:rsidR="002913B3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w w:val="89"/>
                <w:sz w:val="20"/>
              </w:rPr>
              <w:t>K_</w:t>
            </w:r>
            <w:r w:rsidRPr="00120D9A">
              <w:rPr>
                <w:rFonts w:ascii="Corbel" w:hAnsi="Corbel"/>
                <w:w w:val="92"/>
                <w:sz w:val="20"/>
              </w:rPr>
              <w:t>U</w:t>
            </w:r>
            <w:r w:rsidRPr="00120D9A">
              <w:rPr>
                <w:rFonts w:ascii="Corbel" w:hAnsi="Corbel"/>
                <w:w w:val="91"/>
                <w:sz w:val="20"/>
              </w:rPr>
              <w:t>0</w:t>
            </w:r>
            <w:r w:rsidRPr="00120D9A">
              <w:rPr>
                <w:rFonts w:ascii="Corbel" w:hAnsi="Corbel"/>
                <w:w w:val="90"/>
                <w:sz w:val="20"/>
              </w:rPr>
              <w:t>4</w:t>
            </w:r>
          </w:p>
        </w:tc>
      </w:tr>
      <w:tr w:rsidR="00120D9A" w:rsidRPr="00120D9A" w14:paraId="0941D5CE" w14:textId="77777777" w:rsidTr="47401615">
        <w:trPr>
          <w:trHeight w:val="300"/>
        </w:trPr>
        <w:tc>
          <w:tcPr>
            <w:tcW w:w="1701" w:type="dxa"/>
          </w:tcPr>
          <w:p w14:paraId="7050D594" w14:textId="5574FDD2" w:rsidR="002913B3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681E8107" w14:textId="38E54374" w:rsidR="002913B3" w:rsidRPr="00120D9A" w:rsidRDefault="005E5DC0" w:rsidP="001127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Student dokonuje </w:t>
            </w:r>
            <w:r w:rsidR="001B3FBF" w:rsidRPr="00120D9A">
              <w:rPr>
                <w:rFonts w:ascii="Corbel" w:hAnsi="Corbel"/>
                <w:b w:val="0"/>
                <w:smallCaps w:val="0"/>
                <w:szCs w:val="24"/>
              </w:rPr>
              <w:t>krytycznej oceny posiadanej wiedzy i odbieranych treści w sposób umożliwiający</w:t>
            </w:r>
            <w:r w:rsidR="00F32169"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B3FBF" w:rsidRPr="00120D9A">
              <w:rPr>
                <w:rFonts w:ascii="Corbel" w:hAnsi="Corbel"/>
                <w:b w:val="0"/>
                <w:smallCaps w:val="0"/>
                <w:szCs w:val="24"/>
              </w:rPr>
              <w:t>konstruktywną wymianę poglądów i właściwą analizę</w:t>
            </w:r>
            <w:r w:rsidR="00F32169"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B3FBF" w:rsidRPr="00120D9A">
              <w:rPr>
                <w:rFonts w:ascii="Corbel" w:hAnsi="Corbel"/>
                <w:b w:val="0"/>
                <w:smallCaps w:val="0"/>
                <w:szCs w:val="24"/>
              </w:rPr>
              <w:t>problem</w:t>
            </w:r>
            <w:r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ów wynikających z prawa własności intelektualnej w podstawowym zakresie. </w:t>
            </w:r>
          </w:p>
        </w:tc>
        <w:tc>
          <w:tcPr>
            <w:tcW w:w="1873" w:type="dxa"/>
          </w:tcPr>
          <w:p w14:paraId="7548E9E4" w14:textId="081B2591" w:rsidR="002913B3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w w:val="90"/>
                <w:sz w:val="20"/>
              </w:rPr>
              <w:t xml:space="preserve"> K_</w:t>
            </w:r>
            <w:r w:rsidRPr="00120D9A">
              <w:rPr>
                <w:rFonts w:ascii="Corbel" w:hAnsi="Corbel"/>
                <w:w w:val="87"/>
                <w:sz w:val="20"/>
              </w:rPr>
              <w:t>K0</w:t>
            </w:r>
            <w:r w:rsidRPr="00120D9A">
              <w:rPr>
                <w:rFonts w:ascii="Corbel" w:hAnsi="Corbel"/>
                <w:spacing w:val="1"/>
                <w:w w:val="87"/>
                <w:sz w:val="20"/>
              </w:rPr>
              <w:t>1</w:t>
            </w:r>
          </w:p>
        </w:tc>
      </w:tr>
      <w:tr w:rsidR="00120D9A" w:rsidRPr="00120D9A" w14:paraId="4B429916" w14:textId="77777777" w:rsidTr="47401615">
        <w:trPr>
          <w:trHeight w:val="393"/>
        </w:trPr>
        <w:tc>
          <w:tcPr>
            <w:tcW w:w="1701" w:type="dxa"/>
          </w:tcPr>
          <w:p w14:paraId="6D2324A4" w14:textId="4D28828D" w:rsidR="002913B3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78418C34" w14:textId="7E3161AF" w:rsidR="002913B3" w:rsidRPr="00120D9A" w:rsidRDefault="00F32169" w:rsidP="001127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5E5DC0" w:rsidRPr="00120D9A">
              <w:rPr>
                <w:rFonts w:ascii="Corbel" w:hAnsi="Corbel"/>
                <w:b w:val="0"/>
                <w:smallCaps w:val="0"/>
                <w:szCs w:val="24"/>
              </w:rPr>
              <w:t>przedsiębiorcz</w:t>
            </w:r>
            <w:r w:rsidRPr="00120D9A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5E5DC0"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 i kreatywn</w:t>
            </w:r>
            <w:r w:rsidRPr="00120D9A">
              <w:rPr>
                <w:rFonts w:ascii="Corbel" w:hAnsi="Corbel"/>
                <w:b w:val="0"/>
                <w:smallCaps w:val="0"/>
                <w:szCs w:val="24"/>
              </w:rPr>
              <w:t>ie myśli i</w:t>
            </w:r>
            <w:r w:rsidR="005E5DC0"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 działania z wykorzystaniem wiedzy</w:t>
            </w:r>
            <w:r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 z obszaru prawa własności intelektualnej</w:t>
            </w:r>
            <w:r w:rsidR="005E5DC0"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 zdobytej w trakcie studiów;</w:t>
            </w:r>
          </w:p>
        </w:tc>
        <w:tc>
          <w:tcPr>
            <w:tcW w:w="1873" w:type="dxa"/>
          </w:tcPr>
          <w:p w14:paraId="05ACA500" w14:textId="7320CE9F" w:rsidR="002913B3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w w:val="89"/>
                <w:sz w:val="20"/>
              </w:rPr>
              <w:t>K_</w:t>
            </w:r>
            <w:r w:rsidRPr="00120D9A">
              <w:rPr>
                <w:rFonts w:ascii="Corbel" w:hAnsi="Corbel"/>
                <w:w w:val="91"/>
                <w:sz w:val="20"/>
              </w:rPr>
              <w:t>K0</w:t>
            </w:r>
            <w:r w:rsidRPr="00120D9A">
              <w:rPr>
                <w:rFonts w:ascii="Corbel" w:hAnsi="Corbel"/>
                <w:spacing w:val="1"/>
                <w:w w:val="91"/>
                <w:sz w:val="20"/>
              </w:rPr>
              <w:t>5</w:t>
            </w:r>
          </w:p>
        </w:tc>
      </w:tr>
    </w:tbl>
    <w:p w14:paraId="257470E5" w14:textId="77777777" w:rsidR="0085747A" w:rsidRPr="00120D9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F1BC4EC" w14:textId="77777777" w:rsidR="0085747A" w:rsidRPr="00120D9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120D9A">
        <w:rPr>
          <w:rFonts w:ascii="Corbel" w:hAnsi="Corbel"/>
          <w:b/>
          <w:sz w:val="24"/>
          <w:szCs w:val="24"/>
        </w:rPr>
        <w:t>3.3</w:t>
      </w:r>
      <w:r w:rsidR="001D7B54" w:rsidRPr="00120D9A">
        <w:rPr>
          <w:rFonts w:ascii="Corbel" w:hAnsi="Corbel"/>
          <w:b/>
          <w:sz w:val="24"/>
          <w:szCs w:val="24"/>
        </w:rPr>
        <w:t xml:space="preserve"> </w:t>
      </w:r>
      <w:r w:rsidR="0085747A" w:rsidRPr="00120D9A">
        <w:rPr>
          <w:rFonts w:ascii="Corbel" w:hAnsi="Corbel"/>
          <w:b/>
          <w:sz w:val="24"/>
          <w:szCs w:val="24"/>
        </w:rPr>
        <w:t>T</w:t>
      </w:r>
      <w:r w:rsidR="001D7B54" w:rsidRPr="00120D9A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120D9A">
        <w:rPr>
          <w:rFonts w:ascii="Corbel" w:hAnsi="Corbel"/>
          <w:sz w:val="24"/>
          <w:szCs w:val="24"/>
        </w:rPr>
        <w:t xml:space="preserve">  </w:t>
      </w:r>
    </w:p>
    <w:p w14:paraId="675E99BA" w14:textId="77777777" w:rsidR="0085747A" w:rsidRPr="00120D9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120D9A">
        <w:rPr>
          <w:rFonts w:ascii="Corbel" w:hAnsi="Corbel"/>
          <w:sz w:val="24"/>
          <w:szCs w:val="24"/>
        </w:rPr>
        <w:t xml:space="preserve">Problematyka wykładu </w:t>
      </w:r>
    </w:p>
    <w:p w14:paraId="333C687C" w14:textId="77777777" w:rsidR="00675843" w:rsidRPr="00120D9A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20D9A" w:rsidRPr="00120D9A" w14:paraId="0B209445" w14:textId="77777777" w:rsidTr="003428F1">
        <w:tc>
          <w:tcPr>
            <w:tcW w:w="9520" w:type="dxa"/>
          </w:tcPr>
          <w:p w14:paraId="2F8136D0" w14:textId="2D7B098D" w:rsidR="0085747A" w:rsidRPr="00120D9A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  <w:r w:rsidR="00FD2A64" w:rsidRPr="00120D9A">
              <w:rPr>
                <w:rFonts w:ascii="Corbel" w:hAnsi="Corbel"/>
                <w:b/>
                <w:bCs/>
                <w:sz w:val="24"/>
                <w:szCs w:val="24"/>
              </w:rPr>
              <w:t>:</w:t>
            </w:r>
          </w:p>
        </w:tc>
      </w:tr>
      <w:tr w:rsidR="00120D9A" w:rsidRPr="00120D9A" w14:paraId="146155D5" w14:textId="77777777" w:rsidTr="003428F1">
        <w:tc>
          <w:tcPr>
            <w:tcW w:w="9520" w:type="dxa"/>
          </w:tcPr>
          <w:p w14:paraId="5CC2381B" w14:textId="0EAE0583" w:rsidR="00FD2A64" w:rsidRPr="00120D9A" w:rsidRDefault="00FD2A64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Pojęcie prawa własności intelektualnej i jego miejsce w systemie</w:t>
            </w:r>
            <w:r w:rsidR="003428F1" w:rsidRPr="00120D9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20D9A">
              <w:rPr>
                <w:rFonts w:ascii="Corbel" w:hAnsi="Corbel"/>
                <w:sz w:val="24"/>
                <w:szCs w:val="24"/>
              </w:rPr>
              <w:t>prawnym:</w:t>
            </w:r>
          </w:p>
          <w:p w14:paraId="21EF4691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1.Odrębność od innych gałęzi prawa</w:t>
            </w:r>
          </w:p>
          <w:p w14:paraId="7372EB95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2.Struktura wewnętrzna</w:t>
            </w:r>
          </w:p>
          <w:p w14:paraId="1AC4BB34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3.Modele ochrony dóbr intelektualnych</w:t>
            </w:r>
          </w:p>
          <w:p w14:paraId="084E67FA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4. Funkcje ochrony własności intelektualnej</w:t>
            </w:r>
          </w:p>
          <w:p w14:paraId="7BE4D236" w14:textId="42F78A22" w:rsidR="0085747A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5.Prawo własności intelektualnej a regulacje antymonopolowe</w:t>
            </w:r>
          </w:p>
        </w:tc>
      </w:tr>
      <w:tr w:rsidR="00120D9A" w:rsidRPr="00120D9A" w14:paraId="6531161F" w14:textId="77777777" w:rsidTr="003428F1">
        <w:tc>
          <w:tcPr>
            <w:tcW w:w="9520" w:type="dxa"/>
          </w:tcPr>
          <w:p w14:paraId="2B73F1B0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Rys historyczny i źródła prawa własności intelektualnej:</w:t>
            </w:r>
          </w:p>
          <w:p w14:paraId="1A0BBB9D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1.Historia własności intelektualnej.</w:t>
            </w:r>
          </w:p>
          <w:p w14:paraId="75269BBA" w14:textId="4F29453C" w:rsidR="0085747A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2.Źródła prawa własności intelektualnej</w:t>
            </w:r>
          </w:p>
        </w:tc>
      </w:tr>
      <w:tr w:rsidR="00120D9A" w:rsidRPr="00120D9A" w14:paraId="243C1E0D" w14:textId="77777777" w:rsidTr="003428F1">
        <w:trPr>
          <w:trHeight w:val="824"/>
        </w:trPr>
        <w:tc>
          <w:tcPr>
            <w:tcW w:w="9520" w:type="dxa"/>
          </w:tcPr>
          <w:p w14:paraId="09ACFAEF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Zakres przedmiotowy i podmiotowy prawa własności intelektualnej:</w:t>
            </w:r>
          </w:p>
          <w:p w14:paraId="4C2365A9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1. Przedmiot prawa autorskiego</w:t>
            </w:r>
          </w:p>
          <w:p w14:paraId="04FFDF23" w14:textId="45163A72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2. Przedmiot prawa własności przemysłowej</w:t>
            </w:r>
            <w:r w:rsidR="003428F1" w:rsidRPr="00120D9A">
              <w:rPr>
                <w:rFonts w:ascii="Corbel" w:hAnsi="Corbel"/>
                <w:sz w:val="24"/>
                <w:szCs w:val="24"/>
              </w:rPr>
              <w:t>:</w:t>
            </w:r>
          </w:p>
          <w:p w14:paraId="671FF3EA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a) Wynalazek</w:t>
            </w:r>
          </w:p>
          <w:p w14:paraId="4FDD4CAC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b) Wzór użytkowy</w:t>
            </w:r>
          </w:p>
          <w:p w14:paraId="77D33534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c) Wzór przemysłowy</w:t>
            </w:r>
          </w:p>
          <w:p w14:paraId="7CACFA1B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d) Topografia układu scalonego</w:t>
            </w:r>
          </w:p>
          <w:p w14:paraId="1303E582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e) Znak towarowy</w:t>
            </w:r>
          </w:p>
          <w:p w14:paraId="17885DE8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f) Oznaczenia geograficzne</w:t>
            </w:r>
          </w:p>
          <w:p w14:paraId="6587512A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g) Projekt racjonalizatorski</w:t>
            </w:r>
          </w:p>
          <w:p w14:paraId="1341A7D4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3. Nieuczciwa konkurencja</w:t>
            </w:r>
          </w:p>
          <w:p w14:paraId="272A7E4D" w14:textId="58D03540" w:rsidR="0085747A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4. Podmioty prawa własności przemysłowej</w:t>
            </w:r>
          </w:p>
        </w:tc>
      </w:tr>
      <w:tr w:rsidR="00120D9A" w:rsidRPr="00120D9A" w14:paraId="73EF0CA8" w14:textId="77777777" w:rsidTr="003428F1">
        <w:trPr>
          <w:trHeight w:val="375"/>
        </w:trPr>
        <w:tc>
          <w:tcPr>
            <w:tcW w:w="9520" w:type="dxa"/>
          </w:tcPr>
          <w:p w14:paraId="14A9729E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Powstanie i charakter ochrony praw własności intelektualnej:</w:t>
            </w:r>
          </w:p>
          <w:p w14:paraId="439ED36B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1.Prawa podmiotowe w doktrynie cywilistycznej</w:t>
            </w:r>
          </w:p>
          <w:p w14:paraId="3F21764E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2. powstanie ochrony</w:t>
            </w:r>
          </w:p>
          <w:p w14:paraId="01C45E4A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3. Charakter ochrony praw na gruncie prawa autorskiego</w:t>
            </w:r>
          </w:p>
          <w:p w14:paraId="6561E917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4. Charakter ochronna gruncie praw własności przemysłowej:</w:t>
            </w:r>
          </w:p>
          <w:p w14:paraId="7837F7A3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a) Patenty</w:t>
            </w:r>
          </w:p>
          <w:p w14:paraId="162428B8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b) Prawa ochronne na wzory użytkowe</w:t>
            </w:r>
          </w:p>
          <w:p w14:paraId="043AE21B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lastRenderedPageBreak/>
              <w:t>c) Prawa z rejestracji wzorów przemysłowych</w:t>
            </w:r>
          </w:p>
          <w:p w14:paraId="6200CF51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d) Prawa ochronne na znaki towarowe</w:t>
            </w:r>
          </w:p>
          <w:p w14:paraId="541E4864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e) Prawa z rejestracji na znaki geograficzne</w:t>
            </w:r>
          </w:p>
          <w:p w14:paraId="28CC08BC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f) Prawa z rejestracji topografii układów scalonych</w:t>
            </w:r>
          </w:p>
          <w:p w14:paraId="3196740E" w14:textId="3677D70F" w:rsidR="00FD2A64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5. Limitacja praw podmiotowych</w:t>
            </w:r>
          </w:p>
        </w:tc>
      </w:tr>
      <w:tr w:rsidR="00120D9A" w:rsidRPr="00120D9A" w14:paraId="2E73D79A" w14:textId="77777777" w:rsidTr="003428F1">
        <w:trPr>
          <w:trHeight w:val="345"/>
        </w:trPr>
        <w:tc>
          <w:tcPr>
            <w:tcW w:w="9520" w:type="dxa"/>
          </w:tcPr>
          <w:p w14:paraId="50E1E064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lastRenderedPageBreak/>
              <w:t>Przeniesienie własności intelektualnej:</w:t>
            </w:r>
          </w:p>
          <w:p w14:paraId="046A4B00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1. Pojęcie przeniesienia praw własności intelektualnej</w:t>
            </w:r>
          </w:p>
          <w:p w14:paraId="7CCBFD56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2. Umowy o przeniesienie praw własności intelektualnej</w:t>
            </w:r>
          </w:p>
          <w:p w14:paraId="38C2D13E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3. Dziedziczenie praw własności intelektualnej</w:t>
            </w:r>
          </w:p>
          <w:p w14:paraId="24E1FAE3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4.Przeniesienie praw autorskich i praw pokrewnych</w:t>
            </w:r>
          </w:p>
          <w:p w14:paraId="0C629542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5. Przeniesienie praw własności przemysłowej</w:t>
            </w:r>
          </w:p>
          <w:p w14:paraId="4D32BC6F" w14:textId="3D04C0B2" w:rsidR="00FD2A64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6.Przeniesienie roszczeń w prawie o zwalczaniu nieuczciwej konkurencji</w:t>
            </w:r>
          </w:p>
        </w:tc>
      </w:tr>
      <w:tr w:rsidR="00120D9A" w:rsidRPr="00120D9A" w14:paraId="2144CA53" w14:textId="77777777" w:rsidTr="003428F1">
        <w:trPr>
          <w:trHeight w:val="682"/>
        </w:trPr>
        <w:tc>
          <w:tcPr>
            <w:tcW w:w="9520" w:type="dxa"/>
          </w:tcPr>
          <w:p w14:paraId="4E29EEF7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Wyczerpanie praw własności intelektualnej:</w:t>
            </w:r>
          </w:p>
          <w:p w14:paraId="39C169E6" w14:textId="37CF643B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1. Poj</w:t>
            </w:r>
            <w:r w:rsidR="00120D9A">
              <w:rPr>
                <w:rFonts w:ascii="Corbel" w:hAnsi="Corbel"/>
                <w:sz w:val="24"/>
                <w:szCs w:val="24"/>
              </w:rPr>
              <w:t>ę</w:t>
            </w:r>
            <w:r w:rsidRPr="00120D9A">
              <w:rPr>
                <w:rFonts w:ascii="Corbel" w:hAnsi="Corbel"/>
                <w:sz w:val="24"/>
                <w:szCs w:val="24"/>
              </w:rPr>
              <w:t>cie wyczerpania praw własności intelektualnej</w:t>
            </w:r>
          </w:p>
          <w:p w14:paraId="4C08732C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2. Rodzaje wyczerpania praw własności intelektualnej:</w:t>
            </w:r>
          </w:p>
          <w:p w14:paraId="7B3737EC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a) wyczerpanie krajowe</w:t>
            </w:r>
          </w:p>
          <w:p w14:paraId="106949E1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b) wyczerpanie międzynarodowe</w:t>
            </w:r>
          </w:p>
          <w:p w14:paraId="3243FB01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3. Treść wyczerpania praw własności intelektualnej</w:t>
            </w:r>
          </w:p>
          <w:p w14:paraId="189EDB03" w14:textId="75012D07" w:rsidR="00FD2A64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4. Wyczerpanie praw własności intelektualnej w orzecznictwie ETS oraz w systemach prawnych wybranych państw</w:t>
            </w:r>
          </w:p>
        </w:tc>
      </w:tr>
      <w:tr w:rsidR="00120D9A" w:rsidRPr="00120D9A" w14:paraId="6E6DDF12" w14:textId="77777777" w:rsidTr="003428F1">
        <w:trPr>
          <w:trHeight w:val="885"/>
        </w:trPr>
        <w:tc>
          <w:tcPr>
            <w:tcW w:w="9520" w:type="dxa"/>
          </w:tcPr>
          <w:p w14:paraId="04BF9636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Ustanie ochrony przedmiotów własności intelektualnej:</w:t>
            </w:r>
          </w:p>
          <w:p w14:paraId="44F24D84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1. Ustanie praw autorskich</w:t>
            </w:r>
          </w:p>
          <w:p w14:paraId="1E9487C3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2. Ustanie praw pokrewnych</w:t>
            </w:r>
          </w:p>
          <w:p w14:paraId="43291044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3.Ustanie praw własności przemysłowej</w:t>
            </w:r>
          </w:p>
          <w:p w14:paraId="1961E509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4. Ustanie ochrony prawnej w przypadku prawa o zwalczaniu nieuczciwej</w:t>
            </w:r>
          </w:p>
          <w:p w14:paraId="5B9C4610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Konkurencji</w:t>
            </w:r>
          </w:p>
          <w:p w14:paraId="3B600A09" w14:textId="1538ABB5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5. Konsekwencje ustania praw własności intelektualnej</w:t>
            </w:r>
          </w:p>
        </w:tc>
      </w:tr>
    </w:tbl>
    <w:p w14:paraId="3159968A" w14:textId="77777777" w:rsidR="0085747A" w:rsidRPr="00120D9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4F1005A" w14:textId="77777777" w:rsidR="0085747A" w:rsidRPr="00120D9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20D9A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120D9A">
        <w:rPr>
          <w:rFonts w:ascii="Corbel" w:hAnsi="Corbel"/>
          <w:sz w:val="24"/>
          <w:szCs w:val="24"/>
        </w:rPr>
        <w:t xml:space="preserve">, </w:t>
      </w:r>
      <w:r w:rsidRPr="00120D9A">
        <w:rPr>
          <w:rFonts w:ascii="Corbel" w:hAnsi="Corbel"/>
          <w:sz w:val="24"/>
          <w:szCs w:val="24"/>
        </w:rPr>
        <w:t xml:space="preserve">zajęć praktycznych </w:t>
      </w:r>
    </w:p>
    <w:p w14:paraId="3CA75CD4" w14:textId="1B735223" w:rsidR="0085747A" w:rsidRPr="00120D9A" w:rsidRDefault="00615872" w:rsidP="00615872">
      <w:pPr>
        <w:pStyle w:val="Akapitzlist"/>
        <w:spacing w:line="240" w:lineRule="auto"/>
        <w:jc w:val="center"/>
        <w:rPr>
          <w:rFonts w:ascii="Corbel" w:hAnsi="Corbel"/>
          <w:sz w:val="24"/>
          <w:szCs w:val="24"/>
        </w:rPr>
      </w:pPr>
      <w:r w:rsidRPr="00120D9A">
        <w:rPr>
          <w:rFonts w:ascii="Corbel" w:hAnsi="Corbel"/>
          <w:szCs w:val="24"/>
        </w:rPr>
        <w:t>NIE DOTYCZY</w:t>
      </w:r>
    </w:p>
    <w:p w14:paraId="4E720891" w14:textId="77777777" w:rsidR="0085747A" w:rsidRPr="00120D9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BF75A0" w14:textId="77777777" w:rsidR="0085747A" w:rsidRPr="00120D9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20D9A">
        <w:rPr>
          <w:rFonts w:ascii="Corbel" w:hAnsi="Corbel"/>
          <w:smallCaps w:val="0"/>
          <w:szCs w:val="24"/>
        </w:rPr>
        <w:t>3.4 Metody dydaktyczne</w:t>
      </w:r>
      <w:r w:rsidRPr="00120D9A">
        <w:rPr>
          <w:rFonts w:ascii="Corbel" w:hAnsi="Corbel"/>
          <w:b w:val="0"/>
          <w:smallCaps w:val="0"/>
          <w:szCs w:val="24"/>
        </w:rPr>
        <w:t xml:space="preserve"> </w:t>
      </w:r>
    </w:p>
    <w:p w14:paraId="57103186" w14:textId="77777777" w:rsidR="0085747A" w:rsidRPr="00120D9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6FFB50" w14:textId="31B2DEBF" w:rsidR="00E960BB" w:rsidRPr="00120D9A" w:rsidRDefault="00615872" w:rsidP="00615872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 w:rsidRPr="00120D9A">
        <w:rPr>
          <w:rFonts w:ascii="Corbel" w:hAnsi="Corbel"/>
          <w:bCs/>
          <w:smallCaps w:val="0"/>
          <w:szCs w:val="24"/>
        </w:rPr>
        <w:t>Wykład:</w:t>
      </w:r>
      <w:r w:rsidRPr="00120D9A">
        <w:rPr>
          <w:rFonts w:ascii="Corbel" w:hAnsi="Corbel"/>
          <w:b w:val="0"/>
          <w:smallCaps w:val="0"/>
          <w:szCs w:val="24"/>
        </w:rPr>
        <w:t xml:space="preserve"> wykład problemowy, wykład konwersatoryjny, wykład z prezentacją multimedialną, metody kształcenia na odległość, analiza tekstów z dyskusją; prowokowanie do rozmów oraz dyskusji, w trakcie których uczestnicy zajęć wyrażają opinie poparte posiadaną wiedzą. </w:t>
      </w:r>
    </w:p>
    <w:p w14:paraId="6308DE0A" w14:textId="77777777" w:rsidR="00E960BB" w:rsidRPr="00120D9A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63B0564" w14:textId="77777777" w:rsidR="00E960BB" w:rsidRPr="00120D9A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14AB7E1" w14:textId="77777777" w:rsidR="00E960BB" w:rsidRPr="00120D9A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7CF174" w14:textId="77777777" w:rsidR="0085747A" w:rsidRPr="00120D9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20D9A">
        <w:rPr>
          <w:rFonts w:ascii="Corbel" w:hAnsi="Corbel"/>
          <w:smallCaps w:val="0"/>
          <w:szCs w:val="24"/>
        </w:rPr>
        <w:t xml:space="preserve">4. </w:t>
      </w:r>
      <w:r w:rsidR="0085747A" w:rsidRPr="00120D9A">
        <w:rPr>
          <w:rFonts w:ascii="Corbel" w:hAnsi="Corbel"/>
          <w:smallCaps w:val="0"/>
          <w:szCs w:val="24"/>
        </w:rPr>
        <w:t>METODY I KRYTERIA OCENY</w:t>
      </w:r>
      <w:r w:rsidR="009F4610" w:rsidRPr="00120D9A">
        <w:rPr>
          <w:rFonts w:ascii="Corbel" w:hAnsi="Corbel"/>
          <w:smallCaps w:val="0"/>
          <w:szCs w:val="24"/>
        </w:rPr>
        <w:t xml:space="preserve"> </w:t>
      </w:r>
    </w:p>
    <w:p w14:paraId="1647CA42" w14:textId="77777777" w:rsidR="00923D7D" w:rsidRPr="00120D9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B270028" w14:textId="77777777" w:rsidR="0085747A" w:rsidRPr="00120D9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20D9A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120D9A">
        <w:rPr>
          <w:rFonts w:ascii="Corbel" w:hAnsi="Corbel"/>
          <w:smallCaps w:val="0"/>
          <w:szCs w:val="24"/>
        </w:rPr>
        <w:t>uczenia się</w:t>
      </w:r>
    </w:p>
    <w:p w14:paraId="023DED3E" w14:textId="77777777" w:rsidR="0085747A" w:rsidRPr="00120D9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120D9A" w:rsidRPr="00120D9A" w14:paraId="7ADBE9A1" w14:textId="77777777" w:rsidTr="002913B3">
        <w:tc>
          <w:tcPr>
            <w:tcW w:w="1962" w:type="dxa"/>
            <w:vAlign w:val="center"/>
          </w:tcPr>
          <w:p w14:paraId="1CC31222" w14:textId="77777777" w:rsidR="0085747A" w:rsidRPr="00120D9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29B5516" w14:textId="77777777" w:rsidR="0085747A" w:rsidRPr="00120D9A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1C1BCFFC" w14:textId="77777777" w:rsidR="0085747A" w:rsidRPr="00120D9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120D9A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206C9B8" w14:textId="77777777" w:rsidR="00923D7D" w:rsidRPr="00120D9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9757A27" w14:textId="77777777" w:rsidR="0085747A" w:rsidRPr="00120D9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120D9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120D9A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20D9A" w:rsidRPr="00120D9A" w14:paraId="7236D16E" w14:textId="77777777" w:rsidTr="002913B3">
        <w:tc>
          <w:tcPr>
            <w:tcW w:w="1962" w:type="dxa"/>
          </w:tcPr>
          <w:p w14:paraId="6355C445" w14:textId="175BFFB9" w:rsidR="002913B3" w:rsidRPr="00120D9A" w:rsidRDefault="002913B3" w:rsidP="002913B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</w:t>
            </w:r>
            <w:r w:rsidRPr="00120D9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6C5764AE" w14:textId="1BB94C73" w:rsidR="002913B3" w:rsidRPr="00120D9A" w:rsidRDefault="00AF7346" w:rsidP="003B5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ZALICZENIE NA OCENĘ, OBSERWACJA W TRAKCIE ZAJĘĆ</w:t>
            </w:r>
          </w:p>
        </w:tc>
        <w:tc>
          <w:tcPr>
            <w:tcW w:w="2117" w:type="dxa"/>
          </w:tcPr>
          <w:p w14:paraId="6FBE4A57" w14:textId="3410CA9B" w:rsidR="002913B3" w:rsidRPr="00120D9A" w:rsidRDefault="00AF7346" w:rsidP="002913B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20D9A" w:rsidRPr="00120D9A" w14:paraId="5E1FA0E9" w14:textId="77777777" w:rsidTr="002913B3">
        <w:tc>
          <w:tcPr>
            <w:tcW w:w="1962" w:type="dxa"/>
          </w:tcPr>
          <w:p w14:paraId="0E6A7797" w14:textId="7E6CE8FA" w:rsidR="002913B3" w:rsidRPr="00120D9A" w:rsidRDefault="002913B3" w:rsidP="002913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257A928E" w14:textId="6C3C1C6E" w:rsidR="002913B3" w:rsidRPr="00120D9A" w:rsidRDefault="00CB6C4D" w:rsidP="003B5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ZALICZENIE NA OCENĘ</w:t>
            </w:r>
          </w:p>
        </w:tc>
        <w:tc>
          <w:tcPr>
            <w:tcW w:w="2117" w:type="dxa"/>
          </w:tcPr>
          <w:p w14:paraId="6A551BFD" w14:textId="03395EA0" w:rsidR="002913B3" w:rsidRPr="00120D9A" w:rsidRDefault="00AF7346" w:rsidP="002913B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20D9A" w:rsidRPr="00120D9A" w14:paraId="15DA3CC8" w14:textId="77777777" w:rsidTr="002913B3">
        <w:tc>
          <w:tcPr>
            <w:tcW w:w="1962" w:type="dxa"/>
          </w:tcPr>
          <w:p w14:paraId="7EE809DA" w14:textId="705A7296" w:rsidR="002913B3" w:rsidRPr="00120D9A" w:rsidRDefault="002913B3" w:rsidP="002913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26CEDA98" w14:textId="1705E52C" w:rsidR="002913B3" w:rsidRPr="00120D9A" w:rsidRDefault="00CB6C4D" w:rsidP="003B5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ZALICZENIE NA OCENĘ, OBSERWACJA W TRAKCIE ZAJĘĆ</w:t>
            </w:r>
          </w:p>
        </w:tc>
        <w:tc>
          <w:tcPr>
            <w:tcW w:w="2117" w:type="dxa"/>
          </w:tcPr>
          <w:p w14:paraId="68A4D05C" w14:textId="4AEFCA16" w:rsidR="002913B3" w:rsidRPr="00120D9A" w:rsidRDefault="00AF7346" w:rsidP="002913B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20D9A" w:rsidRPr="00120D9A" w14:paraId="4CE689E3" w14:textId="77777777" w:rsidTr="002913B3">
        <w:tc>
          <w:tcPr>
            <w:tcW w:w="1962" w:type="dxa"/>
          </w:tcPr>
          <w:p w14:paraId="1B47CF27" w14:textId="434494C5" w:rsidR="00CB6C4D" w:rsidRPr="00120D9A" w:rsidRDefault="00CB6C4D" w:rsidP="00CB6C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2CE2CD68" w14:textId="546F4602" w:rsidR="00CB6C4D" w:rsidRPr="00120D9A" w:rsidRDefault="00CB6C4D" w:rsidP="003B5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ZALICZENIE NA OCENĘ</w:t>
            </w:r>
          </w:p>
        </w:tc>
        <w:tc>
          <w:tcPr>
            <w:tcW w:w="2117" w:type="dxa"/>
          </w:tcPr>
          <w:p w14:paraId="13EED824" w14:textId="6C287D0B" w:rsidR="00CB6C4D" w:rsidRPr="00120D9A" w:rsidRDefault="00CB6C4D" w:rsidP="00CB6C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20D9A" w:rsidRPr="00120D9A" w14:paraId="501599CC" w14:textId="77777777" w:rsidTr="002913B3">
        <w:tc>
          <w:tcPr>
            <w:tcW w:w="1962" w:type="dxa"/>
          </w:tcPr>
          <w:p w14:paraId="03EECDCC" w14:textId="67BA0392" w:rsidR="00CB6C4D" w:rsidRPr="00120D9A" w:rsidRDefault="00CB6C4D" w:rsidP="00CB6C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7B59B85D" w14:textId="0D62DE51" w:rsidR="00CB6C4D" w:rsidRPr="00120D9A" w:rsidRDefault="00CB6C4D" w:rsidP="003B5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ZALICZENIE NA OCENĘ, OBSERWACJA W TRAKCIE ZAJĘĆ</w:t>
            </w:r>
          </w:p>
        </w:tc>
        <w:tc>
          <w:tcPr>
            <w:tcW w:w="2117" w:type="dxa"/>
          </w:tcPr>
          <w:p w14:paraId="3C02BCE6" w14:textId="6851F1AD" w:rsidR="00CB6C4D" w:rsidRPr="00120D9A" w:rsidRDefault="00CB6C4D" w:rsidP="00CB6C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20D9A" w:rsidRPr="00120D9A" w14:paraId="6A24C284" w14:textId="77777777" w:rsidTr="002913B3">
        <w:tc>
          <w:tcPr>
            <w:tcW w:w="1962" w:type="dxa"/>
          </w:tcPr>
          <w:p w14:paraId="6D6E4BFF" w14:textId="1F473A11" w:rsidR="00CB6C4D" w:rsidRPr="00120D9A" w:rsidRDefault="00CB6C4D" w:rsidP="00CB6C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3B666FB2" w14:textId="5C47ABC3" w:rsidR="00CB6C4D" w:rsidRPr="00120D9A" w:rsidRDefault="003B5DE1" w:rsidP="003B5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ZALICZENIE NA OCENĘ</w:t>
            </w:r>
          </w:p>
        </w:tc>
        <w:tc>
          <w:tcPr>
            <w:tcW w:w="2117" w:type="dxa"/>
          </w:tcPr>
          <w:p w14:paraId="63D7D575" w14:textId="2AB15C3B" w:rsidR="00CB6C4D" w:rsidRPr="00120D9A" w:rsidRDefault="00CB6C4D" w:rsidP="00CB6C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20D9A" w:rsidRPr="00120D9A" w14:paraId="3995FEFE" w14:textId="77777777" w:rsidTr="002913B3">
        <w:tc>
          <w:tcPr>
            <w:tcW w:w="1962" w:type="dxa"/>
          </w:tcPr>
          <w:p w14:paraId="22448D81" w14:textId="4A642D6A" w:rsidR="00CB6C4D" w:rsidRPr="00120D9A" w:rsidRDefault="00CB6C4D" w:rsidP="00CB6C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3AF55A24" w14:textId="54346C40" w:rsidR="00CB6C4D" w:rsidRPr="00120D9A" w:rsidRDefault="003B5DE1" w:rsidP="003B5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ZALICZENIE NA OCENĘ, OBSERWACJA W TRAKCIE ZAJĘĆ</w:t>
            </w:r>
          </w:p>
        </w:tc>
        <w:tc>
          <w:tcPr>
            <w:tcW w:w="2117" w:type="dxa"/>
          </w:tcPr>
          <w:p w14:paraId="718FED78" w14:textId="712C09DD" w:rsidR="00CB6C4D" w:rsidRPr="00120D9A" w:rsidRDefault="00CB6C4D" w:rsidP="00CB6C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20D9A" w:rsidRPr="00120D9A" w14:paraId="7D88E87B" w14:textId="77777777" w:rsidTr="002913B3">
        <w:tc>
          <w:tcPr>
            <w:tcW w:w="1962" w:type="dxa"/>
          </w:tcPr>
          <w:p w14:paraId="06FD067B" w14:textId="084BB4CB" w:rsidR="00CB6C4D" w:rsidRPr="00120D9A" w:rsidRDefault="00CB6C4D" w:rsidP="00CB6C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33EE4A64" w14:textId="7A29ADC3" w:rsidR="00CB6C4D" w:rsidRPr="00120D9A" w:rsidRDefault="003B5DE1" w:rsidP="003B5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ZALICZENIE NA OCENĘ, OBSERWACJA W TRAKCIE ZAJĘĆ</w:t>
            </w:r>
          </w:p>
        </w:tc>
        <w:tc>
          <w:tcPr>
            <w:tcW w:w="2117" w:type="dxa"/>
          </w:tcPr>
          <w:p w14:paraId="57A8B086" w14:textId="41835999" w:rsidR="00CB6C4D" w:rsidRPr="00120D9A" w:rsidRDefault="00CB6C4D" w:rsidP="00CB6C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3C0D6378" w14:textId="77777777" w:rsidR="00923D7D" w:rsidRPr="00120D9A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ADCBD5" w14:textId="77777777" w:rsidR="0085747A" w:rsidRPr="00120D9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20D9A">
        <w:rPr>
          <w:rFonts w:ascii="Corbel" w:hAnsi="Corbel"/>
          <w:smallCaps w:val="0"/>
          <w:szCs w:val="24"/>
        </w:rPr>
        <w:t xml:space="preserve">4.2 </w:t>
      </w:r>
      <w:r w:rsidR="0085747A" w:rsidRPr="00120D9A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120D9A">
        <w:rPr>
          <w:rFonts w:ascii="Corbel" w:hAnsi="Corbel"/>
          <w:smallCaps w:val="0"/>
          <w:szCs w:val="24"/>
        </w:rPr>
        <w:t xml:space="preserve"> </w:t>
      </w:r>
    </w:p>
    <w:p w14:paraId="6E719107" w14:textId="77777777" w:rsidR="00923D7D" w:rsidRPr="00120D9A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20D9A" w:rsidRPr="00120D9A" w14:paraId="35EA0E68" w14:textId="77777777" w:rsidTr="00923D7D">
        <w:tc>
          <w:tcPr>
            <w:tcW w:w="9670" w:type="dxa"/>
          </w:tcPr>
          <w:p w14:paraId="581E8B10" w14:textId="574CB035" w:rsidR="003418EE" w:rsidRPr="00120D9A" w:rsidRDefault="003418EE" w:rsidP="00AF7346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bCs/>
                <w:sz w:val="24"/>
                <w:szCs w:val="24"/>
              </w:rPr>
              <w:t xml:space="preserve">Wykład </w:t>
            </w:r>
            <w:r w:rsidRPr="00120D9A">
              <w:rPr>
                <w:rFonts w:ascii="Corbel" w:hAnsi="Corbel"/>
                <w:sz w:val="24"/>
                <w:szCs w:val="24"/>
              </w:rPr>
              <w:t>–</w:t>
            </w:r>
            <w:r w:rsidR="00AF7346" w:rsidRPr="00120D9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20D9A">
              <w:rPr>
                <w:rFonts w:ascii="Corbel" w:hAnsi="Corbel"/>
                <w:sz w:val="24"/>
                <w:szCs w:val="24"/>
              </w:rPr>
              <w:t>zaliczenie na ocenę</w:t>
            </w:r>
            <w:r w:rsidR="00AF7346" w:rsidRPr="00120D9A"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 w:rsidR="00AF7346" w:rsidRPr="00120D9A">
              <w:rPr>
                <w:rFonts w:ascii="Corbel" w:hAnsi="Corbel"/>
                <w:sz w:val="24"/>
                <w:szCs w:val="24"/>
              </w:rPr>
              <w:t xml:space="preserve">– </w:t>
            </w:r>
            <w:r w:rsidRPr="00120D9A">
              <w:rPr>
                <w:rFonts w:ascii="Corbel" w:hAnsi="Corbel"/>
                <w:sz w:val="24"/>
                <w:szCs w:val="24"/>
              </w:rPr>
              <w:t>w formie pisemnej (w tym testowej) lub ustnej. Ocena z zaliczenia na ocenę zależna jest o liczby uzyskanych punktów. Na ocenę końcową, poza oceną z pracy pisemnej, składają się również aktywność podczas zajęć oraz obecność na zajęciach.</w:t>
            </w:r>
          </w:p>
          <w:p w14:paraId="26C9D92E" w14:textId="77777777" w:rsidR="003418EE" w:rsidRPr="00120D9A" w:rsidRDefault="003418EE" w:rsidP="003418EE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Punkty uzyskane na zaliczeniu na ocenę są przeliczane na procenty, którym odpowiada ocena:</w:t>
            </w:r>
          </w:p>
          <w:p w14:paraId="289D708F" w14:textId="77777777" w:rsidR="003418EE" w:rsidRPr="00120D9A" w:rsidRDefault="003418EE" w:rsidP="003418E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- do 50% - niedostateczny,</w:t>
            </w:r>
          </w:p>
          <w:p w14:paraId="3AF3F64A" w14:textId="77777777" w:rsidR="003418EE" w:rsidRPr="00120D9A" w:rsidRDefault="003418EE" w:rsidP="003418E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-  51% - 60% - dostateczny,</w:t>
            </w:r>
          </w:p>
          <w:p w14:paraId="3C3C54A4" w14:textId="77777777" w:rsidR="003418EE" w:rsidRPr="00120D9A" w:rsidRDefault="003418EE" w:rsidP="003418E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-  61% - 70% - dostateczny plus,</w:t>
            </w:r>
          </w:p>
          <w:p w14:paraId="7187F6A9" w14:textId="77777777" w:rsidR="003418EE" w:rsidRPr="00120D9A" w:rsidRDefault="003418EE" w:rsidP="003418E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- 71% - 80% - dobry,</w:t>
            </w:r>
          </w:p>
          <w:p w14:paraId="080E9E7E" w14:textId="77777777" w:rsidR="003418EE" w:rsidRPr="00120D9A" w:rsidRDefault="003418EE" w:rsidP="003418E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- 81% -  90% - dobry plus,</w:t>
            </w:r>
          </w:p>
          <w:p w14:paraId="7BD5033C" w14:textId="67B1560B" w:rsidR="0085747A" w:rsidRPr="00120D9A" w:rsidRDefault="003418E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szCs w:val="24"/>
              </w:rPr>
              <w:t xml:space="preserve">- </w:t>
            </w:r>
            <w:r w:rsidRPr="00120D9A">
              <w:rPr>
                <w:rFonts w:ascii="Corbel" w:hAnsi="Corbel"/>
                <w:b w:val="0"/>
                <w:bCs/>
                <w:szCs w:val="24"/>
              </w:rPr>
              <w:t>91% -  100% - bardzo dobry</w:t>
            </w:r>
          </w:p>
        </w:tc>
      </w:tr>
    </w:tbl>
    <w:p w14:paraId="6F377E20" w14:textId="77777777" w:rsidR="0085747A" w:rsidRPr="00120D9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EE835E" w14:textId="77777777" w:rsidR="009F4610" w:rsidRPr="00120D9A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120D9A">
        <w:rPr>
          <w:rFonts w:ascii="Corbel" w:hAnsi="Corbel"/>
          <w:b/>
          <w:sz w:val="24"/>
          <w:szCs w:val="24"/>
        </w:rPr>
        <w:t xml:space="preserve">5. </w:t>
      </w:r>
      <w:r w:rsidR="00C61DC5" w:rsidRPr="00120D9A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F327CCC" w14:textId="77777777" w:rsidR="0085747A" w:rsidRPr="00120D9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120D9A" w:rsidRPr="00120D9A" w14:paraId="518AA99F" w14:textId="77777777" w:rsidTr="00813FA9">
        <w:tc>
          <w:tcPr>
            <w:tcW w:w="4962" w:type="dxa"/>
            <w:vAlign w:val="center"/>
          </w:tcPr>
          <w:p w14:paraId="70C0C533" w14:textId="77777777" w:rsidR="002913B3" w:rsidRPr="00120D9A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E5A1955" w14:textId="77777777" w:rsidR="002913B3" w:rsidRPr="00120D9A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20D9A" w:rsidRPr="00120D9A" w14:paraId="10599085" w14:textId="77777777" w:rsidTr="00813FA9">
        <w:tc>
          <w:tcPr>
            <w:tcW w:w="4962" w:type="dxa"/>
          </w:tcPr>
          <w:p w14:paraId="4F9A0723" w14:textId="77777777" w:rsidR="002913B3" w:rsidRPr="00120D9A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7" w:type="dxa"/>
          </w:tcPr>
          <w:p w14:paraId="6310A367" w14:textId="3416B79D" w:rsidR="002913B3" w:rsidRPr="00120D9A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 xml:space="preserve">Wykład – 15 godz. </w:t>
            </w:r>
          </w:p>
        </w:tc>
      </w:tr>
      <w:tr w:rsidR="00120D9A" w:rsidRPr="00120D9A" w14:paraId="07F2E0CF" w14:textId="77777777" w:rsidTr="00813FA9">
        <w:tc>
          <w:tcPr>
            <w:tcW w:w="4962" w:type="dxa"/>
          </w:tcPr>
          <w:p w14:paraId="5709F995" w14:textId="77777777" w:rsidR="002913B3" w:rsidRPr="00120D9A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4B8BCF8" w14:textId="77777777" w:rsidR="002913B3" w:rsidRPr="00120D9A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E3648E4" w14:textId="77777777" w:rsidR="002913B3" w:rsidRPr="00120D9A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 xml:space="preserve">Konsultacje – 3 godz. </w:t>
            </w:r>
          </w:p>
          <w:p w14:paraId="739721A6" w14:textId="09051579" w:rsidR="002913B3" w:rsidRPr="00120D9A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 xml:space="preserve">Zaliczenie z oceną – 2 godz. </w:t>
            </w:r>
          </w:p>
        </w:tc>
      </w:tr>
      <w:tr w:rsidR="00120D9A" w:rsidRPr="00120D9A" w14:paraId="1C6ED59C" w14:textId="77777777" w:rsidTr="00813FA9">
        <w:tc>
          <w:tcPr>
            <w:tcW w:w="4962" w:type="dxa"/>
          </w:tcPr>
          <w:p w14:paraId="0BA71049" w14:textId="77777777" w:rsidR="002913B3" w:rsidRPr="00120D9A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3288502" w14:textId="77777777" w:rsidR="002913B3" w:rsidRPr="00120D9A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48351F3" w14:textId="111FD9C4" w:rsidR="002913B3" w:rsidRPr="00120D9A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 xml:space="preserve">Przygotowanie do zajęć – 15 godz. </w:t>
            </w:r>
          </w:p>
          <w:p w14:paraId="1CEBC846" w14:textId="3D238237" w:rsidR="002913B3" w:rsidRPr="00120D9A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 xml:space="preserve">Przygotowanie do zaliczenia–  15 godz. </w:t>
            </w:r>
          </w:p>
        </w:tc>
      </w:tr>
      <w:tr w:rsidR="00120D9A" w:rsidRPr="00120D9A" w14:paraId="13E6EF36" w14:textId="77777777" w:rsidTr="00813FA9">
        <w:tc>
          <w:tcPr>
            <w:tcW w:w="4962" w:type="dxa"/>
          </w:tcPr>
          <w:p w14:paraId="630593A4" w14:textId="77777777" w:rsidR="002913B3" w:rsidRPr="00120D9A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7FDEFD7" w14:textId="4EF59E88" w:rsidR="002913B3" w:rsidRPr="00120D9A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120D9A" w:rsidRPr="00120D9A" w14:paraId="6BD9B01A" w14:textId="77777777" w:rsidTr="00813FA9">
        <w:tc>
          <w:tcPr>
            <w:tcW w:w="4962" w:type="dxa"/>
          </w:tcPr>
          <w:p w14:paraId="1D73B7DF" w14:textId="77777777" w:rsidR="002913B3" w:rsidRPr="00120D9A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B61A3E6" w14:textId="1E609D6B" w:rsidR="002913B3" w:rsidRPr="00120D9A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F79B9F8" w14:textId="77777777" w:rsidR="0085747A" w:rsidRPr="00120D9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120D9A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120D9A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BE04FA2" w14:textId="77777777" w:rsidR="003E1941" w:rsidRPr="00120D9A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5BF34F" w14:textId="77777777" w:rsidR="0085747A" w:rsidRPr="00120D9A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20D9A">
        <w:rPr>
          <w:rFonts w:ascii="Corbel" w:hAnsi="Corbel"/>
          <w:smallCaps w:val="0"/>
          <w:szCs w:val="24"/>
        </w:rPr>
        <w:t xml:space="preserve">6. </w:t>
      </w:r>
      <w:r w:rsidR="0085747A" w:rsidRPr="00120D9A">
        <w:rPr>
          <w:rFonts w:ascii="Corbel" w:hAnsi="Corbel"/>
          <w:smallCaps w:val="0"/>
          <w:szCs w:val="24"/>
        </w:rPr>
        <w:t>PRAKTYKI ZAWO</w:t>
      </w:r>
      <w:r w:rsidR="009D3F3B" w:rsidRPr="00120D9A">
        <w:rPr>
          <w:rFonts w:ascii="Corbel" w:hAnsi="Corbel"/>
          <w:smallCaps w:val="0"/>
          <w:szCs w:val="24"/>
        </w:rPr>
        <w:t>DOWE W RAMACH PRZEDMIOTU</w:t>
      </w:r>
    </w:p>
    <w:p w14:paraId="2D920866" w14:textId="77777777" w:rsidR="0085747A" w:rsidRPr="00120D9A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14:paraId="7A140D6C" w14:textId="3E03E171" w:rsidR="003E1941" w:rsidRPr="00120D9A" w:rsidRDefault="002913B3" w:rsidP="002913B3">
      <w:pPr>
        <w:pStyle w:val="Punktygwne"/>
        <w:spacing w:before="0" w:after="0"/>
        <w:ind w:left="360"/>
        <w:jc w:val="center"/>
        <w:rPr>
          <w:rFonts w:ascii="Corbel" w:hAnsi="Corbel"/>
          <w:b w:val="0"/>
          <w:smallCaps w:val="0"/>
          <w:szCs w:val="24"/>
        </w:rPr>
      </w:pPr>
      <w:r w:rsidRPr="00120D9A">
        <w:rPr>
          <w:rFonts w:ascii="Corbel" w:hAnsi="Corbel"/>
          <w:b w:val="0"/>
          <w:smallCaps w:val="0"/>
          <w:szCs w:val="24"/>
        </w:rPr>
        <w:t>NIE DOTYCZY</w:t>
      </w:r>
    </w:p>
    <w:p w14:paraId="35EC78B4" w14:textId="77777777" w:rsidR="002913B3" w:rsidRPr="00120D9A" w:rsidRDefault="002913B3" w:rsidP="002913B3">
      <w:pPr>
        <w:pStyle w:val="Punktygwne"/>
        <w:spacing w:before="0" w:after="0"/>
        <w:ind w:left="360"/>
        <w:jc w:val="center"/>
        <w:rPr>
          <w:rFonts w:ascii="Corbel" w:hAnsi="Corbel"/>
          <w:b w:val="0"/>
          <w:smallCaps w:val="0"/>
          <w:szCs w:val="24"/>
        </w:rPr>
      </w:pPr>
    </w:p>
    <w:p w14:paraId="6E53DACC" w14:textId="77777777" w:rsidR="0085747A" w:rsidRPr="00120D9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20D9A">
        <w:rPr>
          <w:rFonts w:ascii="Corbel" w:hAnsi="Corbel"/>
          <w:smallCaps w:val="0"/>
          <w:szCs w:val="24"/>
        </w:rPr>
        <w:t xml:space="preserve">7. </w:t>
      </w:r>
      <w:r w:rsidR="0085747A" w:rsidRPr="00120D9A">
        <w:rPr>
          <w:rFonts w:ascii="Corbel" w:hAnsi="Corbel"/>
          <w:smallCaps w:val="0"/>
          <w:szCs w:val="24"/>
        </w:rPr>
        <w:t>LITERATURA</w:t>
      </w:r>
      <w:r w:rsidRPr="00120D9A">
        <w:rPr>
          <w:rFonts w:ascii="Corbel" w:hAnsi="Corbel"/>
          <w:smallCaps w:val="0"/>
          <w:szCs w:val="24"/>
        </w:rPr>
        <w:t xml:space="preserve"> </w:t>
      </w:r>
    </w:p>
    <w:p w14:paraId="21FDB9F9" w14:textId="77777777" w:rsidR="00675843" w:rsidRPr="00120D9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20D9A" w:rsidRPr="00120D9A" w14:paraId="75C08AA4" w14:textId="77777777" w:rsidTr="47401615">
        <w:trPr>
          <w:trHeight w:val="397"/>
        </w:trPr>
        <w:tc>
          <w:tcPr>
            <w:tcW w:w="7513" w:type="dxa"/>
          </w:tcPr>
          <w:p w14:paraId="4715F75B" w14:textId="77777777" w:rsidR="0085747A" w:rsidRPr="00120D9A" w:rsidRDefault="0085747A" w:rsidP="4740161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7401615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1A928BCB" w14:textId="3F4E3980" w:rsidR="47401615" w:rsidRDefault="47401615" w:rsidP="4740161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30BF374D" w14:textId="652B4DAB" w:rsidR="003428F1" w:rsidRPr="00120D9A" w:rsidRDefault="003428F1" w:rsidP="003428F1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120D9A">
              <w:rPr>
                <w:rFonts w:ascii="Corbel" w:hAnsi="Corbel"/>
                <w:bCs/>
                <w:iCs/>
                <w:smallCaps w:val="0"/>
                <w:szCs w:val="24"/>
              </w:rPr>
              <w:t xml:space="preserve">M. </w:t>
            </w:r>
            <w:proofErr w:type="spellStart"/>
            <w:r w:rsidRPr="00120D9A">
              <w:rPr>
                <w:rFonts w:ascii="Corbel" w:hAnsi="Corbel"/>
                <w:bCs/>
                <w:iCs/>
                <w:smallCaps w:val="0"/>
                <w:szCs w:val="24"/>
              </w:rPr>
              <w:t>Załucki</w:t>
            </w:r>
            <w:proofErr w:type="spellEnd"/>
            <w:r w:rsidRPr="00120D9A">
              <w:rPr>
                <w:rFonts w:ascii="Corbel" w:hAnsi="Corbel"/>
                <w:bCs/>
                <w:iCs/>
                <w:smallCaps w:val="0"/>
                <w:szCs w:val="24"/>
              </w:rPr>
              <w:t xml:space="preserve"> (red.)</w:t>
            </w:r>
            <w:r w:rsidRPr="00120D9A">
              <w:rPr>
                <w:rFonts w:ascii="Corbel" w:hAnsi="Corbel"/>
                <w:b w:val="0"/>
                <w:iCs/>
                <w:smallCaps w:val="0"/>
                <w:szCs w:val="24"/>
              </w:rPr>
              <w:t>, Prawo własności intelektualnej. Repetytorium. Warszawa 2010</w:t>
            </w:r>
            <w:r w:rsidR="00EE48B4" w:rsidRPr="00120D9A">
              <w:rPr>
                <w:rFonts w:ascii="Corbel" w:hAnsi="Corbel"/>
                <w:b w:val="0"/>
                <w:iCs/>
                <w:smallCaps w:val="0"/>
                <w:szCs w:val="24"/>
              </w:rPr>
              <w:t>,</w:t>
            </w:r>
          </w:p>
          <w:p w14:paraId="68633B7F" w14:textId="77777777" w:rsidR="00EB2649" w:rsidRPr="00120D9A" w:rsidRDefault="00EB2649" w:rsidP="00EB2649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120D9A">
              <w:rPr>
                <w:rFonts w:ascii="Corbel" w:hAnsi="Corbel"/>
                <w:bCs/>
                <w:iCs/>
                <w:smallCaps w:val="0"/>
                <w:szCs w:val="24"/>
              </w:rPr>
              <w:t>J. Hetman</w:t>
            </w:r>
            <w:r w:rsidRPr="00120D9A">
              <w:rPr>
                <w:rFonts w:ascii="Corbel" w:hAnsi="Corbel"/>
                <w:b w:val="0"/>
                <w:iCs/>
                <w:smallCaps w:val="0"/>
                <w:szCs w:val="24"/>
              </w:rPr>
              <w:t>, Podstawy prawa własności intelektualnej, Warszawa 2010;</w:t>
            </w:r>
          </w:p>
          <w:p w14:paraId="2CC04D53" w14:textId="26A2D9B9" w:rsidR="00EB2649" w:rsidRPr="00120D9A" w:rsidRDefault="00EB2649" w:rsidP="00BF77FD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120D9A">
              <w:rPr>
                <w:rFonts w:ascii="Corbel" w:hAnsi="Corbel"/>
                <w:bCs/>
                <w:iCs/>
                <w:smallCaps w:val="0"/>
                <w:szCs w:val="24"/>
              </w:rPr>
              <w:t xml:space="preserve">J. </w:t>
            </w:r>
            <w:proofErr w:type="spellStart"/>
            <w:r w:rsidRPr="00120D9A">
              <w:rPr>
                <w:rFonts w:ascii="Corbel" w:hAnsi="Corbel"/>
                <w:bCs/>
                <w:iCs/>
                <w:smallCaps w:val="0"/>
                <w:szCs w:val="24"/>
              </w:rPr>
              <w:t>Sieńczyło-Chlabicz</w:t>
            </w:r>
            <w:proofErr w:type="spellEnd"/>
            <w:r w:rsidRPr="00120D9A">
              <w:rPr>
                <w:rFonts w:ascii="Corbel" w:hAnsi="Corbel"/>
                <w:bCs/>
                <w:iCs/>
                <w:smallCaps w:val="0"/>
                <w:szCs w:val="24"/>
              </w:rPr>
              <w:t xml:space="preserve"> (red.)</w:t>
            </w:r>
            <w:r w:rsidRPr="00120D9A">
              <w:rPr>
                <w:rFonts w:ascii="Corbel" w:hAnsi="Corbel"/>
                <w:b w:val="0"/>
                <w:iCs/>
                <w:smallCaps w:val="0"/>
                <w:szCs w:val="24"/>
              </w:rPr>
              <w:t>, Prawo własności intelektualnej, Warszawa 20</w:t>
            </w:r>
            <w:r w:rsidR="003B4DFD" w:rsidRPr="00120D9A">
              <w:rPr>
                <w:rFonts w:ascii="Corbel" w:hAnsi="Corbel"/>
                <w:b w:val="0"/>
                <w:iCs/>
                <w:smallCaps w:val="0"/>
                <w:szCs w:val="24"/>
              </w:rPr>
              <w:t>18</w:t>
            </w:r>
            <w:r w:rsidRPr="00120D9A">
              <w:rPr>
                <w:rFonts w:ascii="Corbel" w:hAnsi="Corbel"/>
                <w:b w:val="0"/>
                <w:iCs/>
                <w:smallCaps w:val="0"/>
                <w:szCs w:val="24"/>
              </w:rPr>
              <w:t>;</w:t>
            </w:r>
          </w:p>
          <w:p w14:paraId="50875264" w14:textId="306E24E7" w:rsidR="00BF77FD" w:rsidRPr="00120D9A" w:rsidRDefault="00BF77FD" w:rsidP="00BF77FD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120D9A">
              <w:rPr>
                <w:rFonts w:ascii="Corbel" w:hAnsi="Corbel"/>
                <w:bCs/>
                <w:iCs/>
                <w:smallCaps w:val="0"/>
                <w:szCs w:val="24"/>
              </w:rPr>
              <w:t xml:space="preserve">K. Czub, </w:t>
            </w:r>
            <w:r w:rsidRPr="00120D9A">
              <w:rPr>
                <w:rFonts w:ascii="Corbel" w:hAnsi="Corbel"/>
                <w:b w:val="0"/>
                <w:iCs/>
                <w:smallCaps w:val="0"/>
                <w:szCs w:val="24"/>
              </w:rPr>
              <w:t>Prawo własności intelektualnej, Warszawa 2021.</w:t>
            </w:r>
          </w:p>
          <w:p w14:paraId="1DD454A9" w14:textId="1FC4419D" w:rsidR="003428F1" w:rsidRPr="00120D9A" w:rsidRDefault="003428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20D9A" w:rsidRPr="00120D9A" w14:paraId="1D15FB5E" w14:textId="77777777" w:rsidTr="47401615">
        <w:trPr>
          <w:trHeight w:val="397"/>
        </w:trPr>
        <w:tc>
          <w:tcPr>
            <w:tcW w:w="7513" w:type="dxa"/>
          </w:tcPr>
          <w:p w14:paraId="0B851A03" w14:textId="77777777" w:rsidR="00AF7346" w:rsidRPr="00120D9A" w:rsidRDefault="00AF7346" w:rsidP="00AF734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120D9A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14:paraId="48ABC546" w14:textId="36D53B45" w:rsidR="003B4DFD" w:rsidRPr="00120D9A" w:rsidRDefault="003B4DFD" w:rsidP="003B4DFD">
            <w:pPr>
              <w:pStyle w:val="Punktygwne"/>
              <w:spacing w:before="0" w:after="0"/>
              <w:ind w:left="640"/>
              <w:rPr>
                <w:rFonts w:ascii="Corbel" w:hAnsi="Corbel"/>
                <w:b w:val="0"/>
                <w:iCs/>
                <w:smallCaps w:val="0"/>
                <w:szCs w:val="24"/>
              </w:rPr>
            </w:pPr>
          </w:p>
          <w:p w14:paraId="0931CB77" w14:textId="77777777" w:rsidR="0085747A" w:rsidRPr="00120D9A" w:rsidRDefault="00AF7346" w:rsidP="003B4DFD">
            <w:pPr>
              <w:pStyle w:val="Punktygwne"/>
              <w:numPr>
                <w:ilvl w:val="2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120D9A">
              <w:rPr>
                <w:rFonts w:ascii="Corbel" w:hAnsi="Corbel"/>
                <w:bCs/>
                <w:iCs/>
                <w:smallCaps w:val="0"/>
                <w:szCs w:val="24"/>
              </w:rPr>
              <w:t xml:space="preserve">M. </w:t>
            </w:r>
            <w:proofErr w:type="spellStart"/>
            <w:r w:rsidRPr="00120D9A">
              <w:rPr>
                <w:rFonts w:ascii="Corbel" w:hAnsi="Corbel"/>
                <w:bCs/>
                <w:iCs/>
                <w:smallCaps w:val="0"/>
                <w:szCs w:val="24"/>
              </w:rPr>
              <w:t>Załucki</w:t>
            </w:r>
            <w:proofErr w:type="spellEnd"/>
            <w:r w:rsidRPr="00120D9A">
              <w:rPr>
                <w:rFonts w:ascii="Corbel" w:hAnsi="Corbel"/>
                <w:bCs/>
                <w:iCs/>
                <w:smallCaps w:val="0"/>
                <w:szCs w:val="24"/>
              </w:rPr>
              <w:t xml:space="preserve"> (red.), </w:t>
            </w:r>
            <w:r w:rsidRPr="00120D9A">
              <w:rPr>
                <w:rFonts w:ascii="Corbel" w:hAnsi="Corbel"/>
                <w:b w:val="0"/>
                <w:iCs/>
                <w:smallCaps w:val="0"/>
                <w:szCs w:val="24"/>
              </w:rPr>
              <w:t>Prawo cywilne. Komentarz, wydanie 2, Warszawa 2020,</w:t>
            </w:r>
            <w:r w:rsidRPr="00120D9A">
              <w:rPr>
                <w:rFonts w:ascii="Corbel" w:hAnsi="Corbel"/>
                <w:bCs/>
                <w:iCs/>
                <w:smallCaps w:val="0"/>
                <w:szCs w:val="24"/>
              </w:rPr>
              <w:t xml:space="preserve"> </w:t>
            </w:r>
          </w:p>
          <w:p w14:paraId="6B068B61" w14:textId="77777777" w:rsidR="000E26EA" w:rsidRPr="00120D9A" w:rsidRDefault="003B4DFD" w:rsidP="000E26EA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 xml:space="preserve">J. </w:t>
            </w:r>
            <w:proofErr w:type="spellStart"/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>Sieńczyło-Chlabicz</w:t>
            </w:r>
            <w:proofErr w:type="spellEnd"/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 xml:space="preserve"> (red.)</w:t>
            </w:r>
            <w:r w:rsidRPr="00120D9A">
              <w:rPr>
                <w:rFonts w:ascii="Corbel" w:hAnsi="Corbel"/>
                <w:iCs/>
                <w:sz w:val="24"/>
                <w:szCs w:val="24"/>
              </w:rPr>
              <w:t>, Prawo własności intelektualnej</w:t>
            </w:r>
            <w:r w:rsidR="00BF77FD" w:rsidRPr="00120D9A">
              <w:rPr>
                <w:rFonts w:ascii="Corbel" w:hAnsi="Corbel"/>
                <w:iCs/>
                <w:sz w:val="24"/>
                <w:szCs w:val="24"/>
              </w:rPr>
              <w:t xml:space="preserve">. Teoria a praktyka, </w:t>
            </w:r>
            <w:r w:rsidRPr="00120D9A">
              <w:rPr>
                <w:rFonts w:ascii="Corbel" w:hAnsi="Corbel"/>
                <w:iCs/>
                <w:sz w:val="24"/>
                <w:szCs w:val="24"/>
              </w:rPr>
              <w:t>Warszawa 2021</w:t>
            </w:r>
            <w:r w:rsidR="00BF77FD" w:rsidRPr="00120D9A">
              <w:rPr>
                <w:rFonts w:ascii="Corbel" w:hAnsi="Corbel"/>
                <w:iCs/>
                <w:sz w:val="24"/>
                <w:szCs w:val="24"/>
              </w:rPr>
              <w:t>,</w:t>
            </w:r>
            <w:r w:rsidR="000E26EA" w:rsidRPr="00120D9A">
              <w:t xml:space="preserve"> </w:t>
            </w:r>
          </w:p>
          <w:p w14:paraId="3F8313D1" w14:textId="5AA3D1A5" w:rsidR="003B4DFD" w:rsidRPr="00120D9A" w:rsidRDefault="000E26EA" w:rsidP="000E26EA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>P. Kostański, Ł. Żelechowski</w:t>
            </w:r>
            <w:r w:rsidRPr="00120D9A">
              <w:rPr>
                <w:rFonts w:ascii="Corbel" w:hAnsi="Corbel"/>
                <w:iCs/>
                <w:sz w:val="24"/>
                <w:szCs w:val="24"/>
              </w:rPr>
              <w:t>, Prawo własności przemysłowej, wydanie 2, Warszawa 2020,</w:t>
            </w:r>
          </w:p>
          <w:p w14:paraId="6F011E98" w14:textId="11B7C021" w:rsidR="00CB7707" w:rsidRPr="00120D9A" w:rsidRDefault="00CB7707" w:rsidP="00CB7707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 xml:space="preserve">T. </w:t>
            </w:r>
            <w:proofErr w:type="spellStart"/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>Demendecki</w:t>
            </w:r>
            <w:proofErr w:type="spellEnd"/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>, A. Niewęgłowski, J. J. Sitko, J. Szczotka, G. Tylec,</w:t>
            </w:r>
            <w:r w:rsidRPr="00120D9A">
              <w:rPr>
                <w:rFonts w:ascii="Corbel" w:hAnsi="Corbel"/>
                <w:iCs/>
                <w:sz w:val="24"/>
                <w:szCs w:val="24"/>
              </w:rPr>
              <w:t xml:space="preserve"> Prawo własności intelektualnej. Komentarz, Warszawa 2015,</w:t>
            </w:r>
          </w:p>
          <w:p w14:paraId="094F5155" w14:textId="77777777" w:rsidR="00CB7707" w:rsidRPr="00120D9A" w:rsidRDefault="00702FA7" w:rsidP="00702FA7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>R. Skubisz (red.)</w:t>
            </w:r>
            <w:r w:rsidRPr="00120D9A">
              <w:rPr>
                <w:rFonts w:ascii="Corbel" w:hAnsi="Corbel"/>
                <w:iCs/>
                <w:sz w:val="24"/>
                <w:szCs w:val="24"/>
              </w:rPr>
              <w:t xml:space="preserve">, Prawo własności przemysłowej. System Prawa Prywatnego. Tomy 14 A, B, C, Warszawa 2017, </w:t>
            </w:r>
          </w:p>
          <w:p w14:paraId="751E04ED" w14:textId="25230E6C" w:rsidR="00043E51" w:rsidRPr="00120D9A" w:rsidRDefault="00702FA7" w:rsidP="00702FA7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>E. Nowińska</w:t>
            </w:r>
            <w:r w:rsidR="000E26EA"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 xml:space="preserve"> (red.)</w:t>
            </w:r>
            <w:r w:rsidRPr="00120D9A">
              <w:rPr>
                <w:rFonts w:ascii="Corbel" w:hAnsi="Corbel"/>
                <w:iCs/>
                <w:sz w:val="24"/>
                <w:szCs w:val="24"/>
              </w:rPr>
              <w:t>,</w:t>
            </w:r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 xml:space="preserve"> </w:t>
            </w:r>
            <w:r w:rsidRPr="00120D9A">
              <w:rPr>
                <w:rFonts w:ascii="Corbel" w:hAnsi="Corbel"/>
                <w:iCs/>
                <w:sz w:val="24"/>
                <w:szCs w:val="24"/>
              </w:rPr>
              <w:t>Prawo własności przemysłowej. System Prawa Handlowego. Tom 3, Warszawa 2015</w:t>
            </w:r>
            <w:r w:rsidR="00043E51" w:rsidRPr="00120D9A">
              <w:rPr>
                <w:rFonts w:ascii="Corbel" w:hAnsi="Corbel"/>
                <w:iCs/>
                <w:sz w:val="24"/>
                <w:szCs w:val="24"/>
              </w:rPr>
              <w:t>,</w:t>
            </w:r>
          </w:p>
          <w:p w14:paraId="2824454C" w14:textId="08364681" w:rsidR="000E26EA" w:rsidRPr="00120D9A" w:rsidRDefault="000E26EA" w:rsidP="000E26EA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 xml:space="preserve">E. Nowińska, U. </w:t>
            </w:r>
            <w:proofErr w:type="spellStart"/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>Promińska</w:t>
            </w:r>
            <w:proofErr w:type="spellEnd"/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 xml:space="preserve">, M. </w:t>
            </w:r>
            <w:proofErr w:type="spellStart"/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>du</w:t>
            </w:r>
            <w:proofErr w:type="spellEnd"/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>Vall</w:t>
            </w:r>
            <w:proofErr w:type="spellEnd"/>
            <w:r w:rsidRPr="00120D9A">
              <w:rPr>
                <w:rFonts w:ascii="Corbel" w:hAnsi="Corbel"/>
                <w:iCs/>
                <w:sz w:val="24"/>
                <w:szCs w:val="24"/>
              </w:rPr>
              <w:t>, Prawo własności przemysłowej, Warszawa 2008;</w:t>
            </w:r>
          </w:p>
          <w:p w14:paraId="4CED1C4D" w14:textId="26D51589" w:rsidR="000E26EA" w:rsidRPr="00120D9A" w:rsidRDefault="000E26EA" w:rsidP="000E26EA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>J. Barta, R. Markiewicz</w:t>
            </w:r>
            <w:r w:rsidRPr="00120D9A">
              <w:rPr>
                <w:rFonts w:ascii="Corbel" w:hAnsi="Corbel"/>
                <w:iCs/>
                <w:sz w:val="24"/>
                <w:szCs w:val="24"/>
              </w:rPr>
              <w:t>, Prawo autorskie, Warszawa 2008.</w:t>
            </w:r>
          </w:p>
          <w:p w14:paraId="06CF3311" w14:textId="77777777" w:rsidR="00702FA7" w:rsidRPr="00120D9A" w:rsidRDefault="00043E51" w:rsidP="00702FA7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bCs/>
                <w:sz w:val="24"/>
                <w:szCs w:val="24"/>
              </w:rPr>
              <w:t xml:space="preserve">K. </w:t>
            </w:r>
            <w:proofErr w:type="spellStart"/>
            <w:r w:rsidRPr="00120D9A">
              <w:rPr>
                <w:rFonts w:ascii="Corbel" w:hAnsi="Corbel"/>
                <w:b/>
                <w:bCs/>
                <w:sz w:val="24"/>
                <w:szCs w:val="24"/>
              </w:rPr>
              <w:t>Szpyt</w:t>
            </w:r>
            <w:proofErr w:type="spellEnd"/>
            <w:r w:rsidRPr="00120D9A">
              <w:rPr>
                <w:rFonts w:ascii="Corbel" w:hAnsi="Corbel"/>
                <w:sz w:val="24"/>
                <w:szCs w:val="24"/>
              </w:rPr>
              <w:t xml:space="preserve">, Umowa „sprzedaży” dobra wirtualnego oraz konta na serwerze gry, „Wrocławskie Studia Sądowe Kwartalnik” Wrocław 4/2014 (13) s. 216 – 233, </w:t>
            </w:r>
          </w:p>
          <w:p w14:paraId="0F2E1BAE" w14:textId="73E2C42D" w:rsidR="00C04F7E" w:rsidRPr="00120D9A" w:rsidRDefault="00C04F7E" w:rsidP="00702FA7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 xml:space="preserve">K. </w:t>
            </w:r>
            <w:proofErr w:type="spellStart"/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>Szpyt</w:t>
            </w:r>
            <w:proofErr w:type="spellEnd"/>
            <w:r w:rsidRPr="00120D9A">
              <w:rPr>
                <w:rFonts w:ascii="Corbel" w:hAnsi="Corbel"/>
                <w:iCs/>
                <w:sz w:val="24"/>
                <w:szCs w:val="24"/>
              </w:rPr>
              <w:t>, Obrót dobrami wirtualnymi w grach komputerowych. Studium cywilnoprawne, Warszawa 2018</w:t>
            </w:r>
            <w:r w:rsidR="00C16FBD" w:rsidRPr="00120D9A">
              <w:rPr>
                <w:rFonts w:ascii="Corbel" w:hAnsi="Corbel"/>
                <w:iCs/>
                <w:sz w:val="24"/>
                <w:szCs w:val="24"/>
              </w:rPr>
              <w:t xml:space="preserve">, </w:t>
            </w:r>
          </w:p>
          <w:p w14:paraId="7693BF12" w14:textId="79F5A800" w:rsidR="00C16FBD" w:rsidRPr="00120D9A" w:rsidRDefault="00C16FBD" w:rsidP="00702FA7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 xml:space="preserve">K. </w:t>
            </w:r>
            <w:proofErr w:type="spellStart"/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>Szpyt</w:t>
            </w:r>
            <w:proofErr w:type="spellEnd"/>
            <w:r w:rsidRPr="00120D9A">
              <w:rPr>
                <w:rFonts w:ascii="Corbel" w:hAnsi="Corbel"/>
                <w:iCs/>
                <w:sz w:val="24"/>
                <w:szCs w:val="24"/>
              </w:rPr>
              <w:t xml:space="preserve">, </w:t>
            </w:r>
            <w:r w:rsidRPr="00120D9A">
              <w:rPr>
                <w:rFonts w:ascii="Corbel" w:hAnsi="Corbel"/>
              </w:rPr>
              <w:t>Utwory w grach komputerowych – tworzenie, korzystanie i rozporządzanie nimi przez graczy, Kwartalnik Urzędu Patentowego RP 2018 nr 2, 87-90.</w:t>
            </w:r>
          </w:p>
        </w:tc>
      </w:tr>
    </w:tbl>
    <w:p w14:paraId="6F59194A" w14:textId="77777777" w:rsidR="0085747A" w:rsidRPr="00120D9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82C2B69" w14:textId="77777777" w:rsidR="0085747A" w:rsidRPr="00120D9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8A3AFA" w14:textId="77777777" w:rsidR="0085747A" w:rsidRPr="00120D9A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120D9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120D9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B97086" w14:textId="77777777" w:rsidR="001B53FC" w:rsidRDefault="001B53FC" w:rsidP="00C16ABF">
      <w:pPr>
        <w:spacing w:after="0" w:line="240" w:lineRule="auto"/>
      </w:pPr>
      <w:r>
        <w:separator/>
      </w:r>
    </w:p>
  </w:endnote>
  <w:endnote w:type="continuationSeparator" w:id="0">
    <w:p w14:paraId="0DD3C492" w14:textId="77777777" w:rsidR="001B53FC" w:rsidRDefault="001B53F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EB8178" w14:textId="77777777" w:rsidR="001B53FC" w:rsidRDefault="001B53FC" w:rsidP="00C16ABF">
      <w:pPr>
        <w:spacing w:after="0" w:line="240" w:lineRule="auto"/>
      </w:pPr>
      <w:r>
        <w:separator/>
      </w:r>
    </w:p>
  </w:footnote>
  <w:footnote w:type="continuationSeparator" w:id="0">
    <w:p w14:paraId="7C765C20" w14:textId="77777777" w:rsidR="001B53FC" w:rsidRDefault="001B53FC" w:rsidP="00C16ABF">
      <w:pPr>
        <w:spacing w:after="0" w:line="240" w:lineRule="auto"/>
      </w:pPr>
      <w:r>
        <w:continuationSeparator/>
      </w:r>
    </w:p>
  </w:footnote>
  <w:footnote w:id="1">
    <w:p w14:paraId="684A0A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B1294"/>
    <w:multiLevelType w:val="hybridMultilevel"/>
    <w:tmpl w:val="DD66473E"/>
    <w:lvl w:ilvl="0" w:tplc="8B388AEE">
      <w:start w:val="1"/>
      <w:numFmt w:val="decimal"/>
      <w:lvlText w:val="%1."/>
      <w:lvlJc w:val="left"/>
      <w:pPr>
        <w:tabs>
          <w:tab w:val="num" w:pos="640"/>
        </w:tabs>
        <w:ind w:left="640" w:hanging="357"/>
      </w:pPr>
      <w:rPr>
        <w:rFonts w:ascii="Corbel" w:eastAsia="Cambria" w:hAnsi="Corbel" w:cs="Times New Roman" w:hint="default"/>
      </w:rPr>
    </w:lvl>
    <w:lvl w:ilvl="1" w:tplc="5E240D62">
      <w:start w:val="1"/>
      <w:numFmt w:val="decimal"/>
      <w:lvlText w:val="%2."/>
      <w:lvlJc w:val="left"/>
      <w:pPr>
        <w:tabs>
          <w:tab w:val="num" w:pos="643"/>
        </w:tabs>
        <w:ind w:left="643" w:hanging="360"/>
      </w:pPr>
      <w:rPr>
        <w:b w:val="0"/>
      </w:rPr>
    </w:lvl>
    <w:lvl w:ilvl="2" w:tplc="04150005">
      <w:start w:val="1"/>
      <w:numFmt w:val="decimal"/>
      <w:lvlText w:val="%3."/>
      <w:lvlJc w:val="left"/>
      <w:pPr>
        <w:tabs>
          <w:tab w:val="num" w:pos="729"/>
        </w:tabs>
        <w:ind w:left="729" w:hanging="360"/>
      </w:pPr>
    </w:lvl>
    <w:lvl w:ilvl="3" w:tplc="04150001">
      <w:start w:val="1"/>
      <w:numFmt w:val="decimal"/>
      <w:lvlText w:val="%4."/>
      <w:lvlJc w:val="left"/>
      <w:pPr>
        <w:tabs>
          <w:tab w:val="num" w:pos="2256"/>
        </w:tabs>
        <w:ind w:left="2256" w:hanging="360"/>
      </w:pPr>
    </w:lvl>
    <w:lvl w:ilvl="4" w:tplc="04150003">
      <w:start w:val="1"/>
      <w:numFmt w:val="decimal"/>
      <w:lvlText w:val="%5."/>
      <w:lvlJc w:val="left"/>
      <w:pPr>
        <w:tabs>
          <w:tab w:val="num" w:pos="2976"/>
        </w:tabs>
        <w:ind w:left="2976" w:hanging="360"/>
      </w:pPr>
    </w:lvl>
    <w:lvl w:ilvl="5" w:tplc="04150005">
      <w:start w:val="1"/>
      <w:numFmt w:val="decimal"/>
      <w:lvlText w:val="%6."/>
      <w:lvlJc w:val="left"/>
      <w:pPr>
        <w:tabs>
          <w:tab w:val="num" w:pos="3696"/>
        </w:tabs>
        <w:ind w:left="3696" w:hanging="360"/>
      </w:pPr>
    </w:lvl>
    <w:lvl w:ilvl="6" w:tplc="04150001">
      <w:start w:val="1"/>
      <w:numFmt w:val="decimal"/>
      <w:lvlText w:val="%7."/>
      <w:lvlJc w:val="left"/>
      <w:pPr>
        <w:tabs>
          <w:tab w:val="num" w:pos="4416"/>
        </w:tabs>
        <w:ind w:left="4416" w:hanging="360"/>
      </w:pPr>
    </w:lvl>
    <w:lvl w:ilvl="7" w:tplc="04150003">
      <w:start w:val="1"/>
      <w:numFmt w:val="decimal"/>
      <w:lvlText w:val="%8."/>
      <w:lvlJc w:val="left"/>
      <w:pPr>
        <w:tabs>
          <w:tab w:val="num" w:pos="5136"/>
        </w:tabs>
        <w:ind w:left="5136" w:hanging="360"/>
      </w:pPr>
    </w:lvl>
    <w:lvl w:ilvl="8" w:tplc="04150005">
      <w:start w:val="1"/>
      <w:numFmt w:val="decimal"/>
      <w:lvlText w:val="%9."/>
      <w:lvlJc w:val="left"/>
      <w:pPr>
        <w:tabs>
          <w:tab w:val="num" w:pos="5856"/>
        </w:tabs>
        <w:ind w:left="5856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3E51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26EA"/>
    <w:rsid w:val="000F1C57"/>
    <w:rsid w:val="000F5615"/>
    <w:rsid w:val="0011279A"/>
    <w:rsid w:val="00120D9A"/>
    <w:rsid w:val="00124BFF"/>
    <w:rsid w:val="0012560E"/>
    <w:rsid w:val="00127108"/>
    <w:rsid w:val="001293A1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B3FBF"/>
    <w:rsid w:val="001B53FC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3B3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18EE"/>
    <w:rsid w:val="003428F1"/>
    <w:rsid w:val="00346FE9"/>
    <w:rsid w:val="0034759A"/>
    <w:rsid w:val="003503F6"/>
    <w:rsid w:val="003530DD"/>
    <w:rsid w:val="00363F78"/>
    <w:rsid w:val="003A0A5B"/>
    <w:rsid w:val="003A1176"/>
    <w:rsid w:val="003A1584"/>
    <w:rsid w:val="003B4DFD"/>
    <w:rsid w:val="003B5DE1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0AEB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740E2"/>
    <w:rsid w:val="0059484D"/>
    <w:rsid w:val="005A0855"/>
    <w:rsid w:val="005A133C"/>
    <w:rsid w:val="005A3196"/>
    <w:rsid w:val="005C080F"/>
    <w:rsid w:val="005C19EF"/>
    <w:rsid w:val="005C55E5"/>
    <w:rsid w:val="005C696A"/>
    <w:rsid w:val="005E5DC0"/>
    <w:rsid w:val="005E6E85"/>
    <w:rsid w:val="005F31D2"/>
    <w:rsid w:val="0061029B"/>
    <w:rsid w:val="00615872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2FA7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B5981"/>
    <w:rsid w:val="008C0304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45BC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3C2D"/>
    <w:rsid w:val="00A30110"/>
    <w:rsid w:val="00A36899"/>
    <w:rsid w:val="00A371F6"/>
    <w:rsid w:val="00A43BF6"/>
    <w:rsid w:val="00A53FA5"/>
    <w:rsid w:val="00A54817"/>
    <w:rsid w:val="00A601C8"/>
    <w:rsid w:val="00A60799"/>
    <w:rsid w:val="00A65E7B"/>
    <w:rsid w:val="00A84C85"/>
    <w:rsid w:val="00A93BB7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5AE0"/>
    <w:rsid w:val="00AF7346"/>
    <w:rsid w:val="00B06142"/>
    <w:rsid w:val="00B135B1"/>
    <w:rsid w:val="00B1745E"/>
    <w:rsid w:val="00B21602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7392"/>
    <w:rsid w:val="00BF2C41"/>
    <w:rsid w:val="00BF77FD"/>
    <w:rsid w:val="00C04F7E"/>
    <w:rsid w:val="00C058B4"/>
    <w:rsid w:val="00C05F44"/>
    <w:rsid w:val="00C131B5"/>
    <w:rsid w:val="00C16ABF"/>
    <w:rsid w:val="00C16FBD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B6C4D"/>
    <w:rsid w:val="00CB7707"/>
    <w:rsid w:val="00CD6897"/>
    <w:rsid w:val="00CE5BAC"/>
    <w:rsid w:val="00CF25BE"/>
    <w:rsid w:val="00CF46AD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44C3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2649"/>
    <w:rsid w:val="00EC4899"/>
    <w:rsid w:val="00ED03AB"/>
    <w:rsid w:val="00ED32D2"/>
    <w:rsid w:val="00EE32DE"/>
    <w:rsid w:val="00EE48B4"/>
    <w:rsid w:val="00EE5457"/>
    <w:rsid w:val="00F070AB"/>
    <w:rsid w:val="00F17567"/>
    <w:rsid w:val="00F27A7B"/>
    <w:rsid w:val="00F32169"/>
    <w:rsid w:val="00F526AF"/>
    <w:rsid w:val="00F617C3"/>
    <w:rsid w:val="00F7066B"/>
    <w:rsid w:val="00F83B28"/>
    <w:rsid w:val="00F85789"/>
    <w:rsid w:val="00F974DA"/>
    <w:rsid w:val="00FA46E5"/>
    <w:rsid w:val="00FA5C72"/>
    <w:rsid w:val="00FB7DBA"/>
    <w:rsid w:val="00FC1C25"/>
    <w:rsid w:val="00FC3F45"/>
    <w:rsid w:val="00FD2A64"/>
    <w:rsid w:val="00FD503F"/>
    <w:rsid w:val="00FD7589"/>
    <w:rsid w:val="00FF016A"/>
    <w:rsid w:val="00FF1401"/>
    <w:rsid w:val="00FF5E7D"/>
    <w:rsid w:val="2DE1E067"/>
    <w:rsid w:val="442DBC2C"/>
    <w:rsid w:val="47401615"/>
    <w:rsid w:val="5D119C4D"/>
    <w:rsid w:val="61935744"/>
    <w:rsid w:val="62ADF865"/>
    <w:rsid w:val="702B0BA1"/>
    <w:rsid w:val="745DE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C2D6E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2913B3"/>
    <w:pPr>
      <w:widowControl w:val="0"/>
      <w:autoSpaceDE w:val="0"/>
      <w:autoSpaceDN w:val="0"/>
      <w:spacing w:after="0" w:line="226" w:lineRule="exact"/>
      <w:ind w:left="107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826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8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203CE-8572-4B7C-8B0E-AD1EB0249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6</Pages>
  <Words>1525</Words>
  <Characters>9154</Characters>
  <Application>Microsoft Office Word</Application>
  <DocSecurity>0</DocSecurity>
  <Lines>76</Lines>
  <Paragraphs>21</Paragraphs>
  <ScaleCrop>false</ScaleCrop>
  <Company>Hewlett-Packard Company</Company>
  <LinksUpToDate>false</LinksUpToDate>
  <CharactersWithSpaces>10658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10</cp:revision>
  <cp:lastPrinted>2019-02-06T12:12:00Z</cp:lastPrinted>
  <dcterms:created xsi:type="dcterms:W3CDTF">2021-12-07T08:06:00Z</dcterms:created>
  <dcterms:modified xsi:type="dcterms:W3CDTF">2023-09-29T09:33:00Z</dcterms:modified>
</cp:coreProperties>
</file>